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10113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6"/>
        <w:gridCol w:w="236"/>
        <w:gridCol w:w="4921"/>
      </w:tblGrid>
      <w:tr w:rsidR="00AE3A26" w:rsidRPr="0008327B" w14:paraId="3E63A17B" w14:textId="77777777" w:rsidTr="00377C95">
        <w:tc>
          <w:tcPr>
            <w:tcW w:w="4956" w:type="dxa"/>
          </w:tcPr>
          <w:p w14:paraId="24F14F12" w14:textId="77777777" w:rsidR="00E851E7" w:rsidRPr="00C53D41" w:rsidRDefault="00E851E7" w:rsidP="004E78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0F36C9DF" wp14:editId="43EB2FDA">
                  <wp:extent cx="2868999" cy="2186358"/>
                  <wp:effectExtent l="0" t="0" r="0" b="0"/>
                  <wp:docPr id="1106881161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454927" name="Picture 904454927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99" cy="2186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733350" w14:textId="65492E02" w:rsidR="00E851E7" w:rsidRPr="001D5337" w:rsidRDefault="00E851E7" w:rsidP="004E78DE">
            <w:pPr>
              <w:pStyle w:val="Beschriftung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5378A06C">
              <w:rPr>
                <w:rFonts w:ascii="Arial" w:hAnsi="Arial" w:cs="Arial"/>
                <w:color w:val="auto"/>
                <w:lang w:val="de-DE"/>
              </w:rPr>
              <w:t xml:space="preserve">Bild 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begin"/>
            </w:r>
            <w:r w:rsidRPr="5378A06C">
              <w:rPr>
                <w:rFonts w:ascii="Arial" w:hAnsi="Arial" w:cs="Arial"/>
                <w:color w:val="auto"/>
                <w:lang w:val="de-DE"/>
              </w:rPr>
              <w:instrText xml:space="preserve"> SEQ Bild \* ARABIC </w:instrTex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separate"/>
            </w:r>
            <w:r w:rsidR="00F763BC">
              <w:rPr>
                <w:rFonts w:ascii="Arial" w:hAnsi="Arial" w:cs="Arial"/>
                <w:noProof/>
                <w:color w:val="auto"/>
                <w:lang w:val="de-DE"/>
              </w:rPr>
              <w:t>1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end"/>
            </w:r>
            <w:r w:rsidRPr="5378A06C">
              <w:rPr>
                <w:rFonts w:ascii="Arial" w:hAnsi="Arial" w:cs="Arial"/>
                <w:color w:val="auto"/>
                <w:lang w:val="de-DE"/>
              </w:rPr>
              <w:t>: Paternoster im Hörfunk Archiv (für Kar</w:t>
            </w:r>
            <w:r w:rsidRPr="003A70FF">
              <w:rPr>
                <w:rFonts w:ascii="Arial" w:hAnsi="Arial" w:cs="Arial"/>
                <w:color w:val="auto"/>
                <w:lang w:val="de-DE"/>
              </w:rPr>
              <w:t>teikarten)</w:t>
            </w:r>
            <w:r w:rsidR="00C53D41">
              <w:rPr>
                <w:rFonts w:ascii="Arial" w:hAnsi="Arial" w:cs="Arial"/>
                <w:color w:val="auto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568472BB" w14:textId="77777777" w:rsidR="00E851E7" w:rsidRPr="00C53D41" w:rsidRDefault="00E851E7" w:rsidP="004E78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3D81082D" w14:textId="77777777" w:rsidR="00127C71" w:rsidRPr="00C53D41" w:rsidRDefault="00127C71" w:rsidP="00127C71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5F050297" wp14:editId="245A132C">
                  <wp:extent cx="2762065" cy="2179955"/>
                  <wp:effectExtent l="0" t="0" r="635" b="0"/>
                  <wp:docPr id="4498165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788828" name="Picture 1163788828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5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718" cy="21852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E5CFD9" w14:textId="7962072B" w:rsidR="00E851E7" w:rsidRPr="00E851E7" w:rsidRDefault="00127C71" w:rsidP="00127C71">
            <w:pPr>
              <w:pStyle w:val="Beschriftung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003A70FF">
              <w:rPr>
                <w:rFonts w:ascii="Arial" w:hAnsi="Arial" w:cs="Arial"/>
                <w:color w:val="auto"/>
                <w:lang w:val="de-DE"/>
              </w:rPr>
              <w:t xml:space="preserve">Bild 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begin"/>
            </w:r>
            <w:r w:rsidRPr="003A70FF">
              <w:rPr>
                <w:rFonts w:ascii="Arial" w:hAnsi="Arial" w:cs="Arial"/>
                <w:color w:val="auto"/>
                <w:lang w:val="de-DE"/>
              </w:rPr>
              <w:instrText xml:space="preserve"> SEQ Bild \* ARABIC </w:instrTex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separate"/>
            </w:r>
            <w:r w:rsidR="00F763BC">
              <w:rPr>
                <w:rFonts w:ascii="Arial" w:hAnsi="Arial" w:cs="Arial"/>
                <w:noProof/>
                <w:color w:val="auto"/>
                <w:lang w:val="de-DE"/>
              </w:rPr>
              <w:t>2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end"/>
            </w:r>
            <w:r w:rsidRPr="003A70FF">
              <w:rPr>
                <w:rFonts w:ascii="Arial" w:hAnsi="Arial" w:cs="Arial"/>
                <w:color w:val="auto"/>
                <w:lang w:val="de-DE"/>
              </w:rPr>
              <w:t>: Wanne mit Karteikarten im Paternoster</w:t>
            </w:r>
            <w:r w:rsidR="00C53D41">
              <w:rPr>
                <w:rFonts w:ascii="Arial" w:hAnsi="Arial" w:cs="Arial"/>
                <w:color w:val="auto"/>
                <w:lang w:val="de-DE"/>
              </w:rPr>
              <w:t>, Quelle: Bayerischer Rundfunk, Quelle: Bayerischer Rundfunk</w:t>
            </w:r>
          </w:p>
        </w:tc>
      </w:tr>
      <w:tr w:rsidR="00AE3A26" w:rsidRPr="0008327B" w14:paraId="7025D720" w14:textId="77777777" w:rsidTr="00377C95">
        <w:tc>
          <w:tcPr>
            <w:tcW w:w="4956" w:type="dxa"/>
          </w:tcPr>
          <w:p w14:paraId="57F26B51" w14:textId="77777777" w:rsidR="00F765DE" w:rsidRPr="00C53D41" w:rsidRDefault="00F765DE" w:rsidP="00F765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04A367A7" wp14:editId="0BCC3495">
                  <wp:extent cx="3009900" cy="2256255"/>
                  <wp:effectExtent l="0" t="0" r="0" b="0"/>
                  <wp:docPr id="101604235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885946" name="Picture 1994885946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225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B731E0" w14:textId="1044D82B" w:rsidR="00E851E7" w:rsidRPr="001D5337" w:rsidRDefault="00F765DE" w:rsidP="00F765DE">
            <w:pPr>
              <w:pStyle w:val="Beschriftung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003A70FF">
              <w:rPr>
                <w:rFonts w:ascii="Arial" w:hAnsi="Arial" w:cs="Arial"/>
                <w:color w:val="auto"/>
                <w:lang w:val="de-DE"/>
              </w:rPr>
              <w:t xml:space="preserve">Bild 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begin"/>
            </w:r>
            <w:r w:rsidRPr="003A70FF">
              <w:rPr>
                <w:rFonts w:ascii="Arial" w:hAnsi="Arial" w:cs="Arial"/>
                <w:color w:val="auto"/>
                <w:lang w:val="de-DE"/>
              </w:rPr>
              <w:instrText xml:space="preserve"> SEQ Bild \* ARABIC </w:instrTex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separate"/>
            </w:r>
            <w:r w:rsidR="00F763BC">
              <w:rPr>
                <w:rFonts w:ascii="Arial" w:hAnsi="Arial" w:cs="Arial"/>
                <w:noProof/>
                <w:color w:val="auto"/>
                <w:lang w:val="de-DE"/>
              </w:rPr>
              <w:t>3</w:t>
            </w:r>
            <w:r w:rsidRPr="00C53D41">
              <w:rPr>
                <w:rFonts w:ascii="Arial" w:hAnsi="Arial" w:cs="Arial"/>
                <w:color w:val="auto"/>
                <w:lang w:val="de-DE"/>
              </w:rPr>
              <w:fldChar w:fldCharType="end"/>
            </w:r>
            <w:r w:rsidRPr="003A70FF">
              <w:rPr>
                <w:rFonts w:ascii="Arial" w:hAnsi="Arial" w:cs="Arial"/>
                <w:color w:val="auto"/>
                <w:lang w:val="de-DE"/>
              </w:rPr>
              <w:t>: Wanne mit Karteikarten</w:t>
            </w:r>
            <w:r w:rsidR="00C53D41">
              <w:rPr>
                <w:rFonts w:ascii="Arial" w:hAnsi="Arial" w:cs="Arial"/>
                <w:color w:val="auto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78015E33" w14:textId="77777777" w:rsidR="00E851E7" w:rsidRPr="00C53D41" w:rsidRDefault="00E851E7" w:rsidP="004E78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125BA101" w14:textId="77777777" w:rsidR="00E851E7" w:rsidRDefault="00F765DE" w:rsidP="00C53D41">
            <w:pPr>
              <w:pStyle w:val="Beschriftung"/>
              <w:spacing w:after="120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00C53D41">
              <w:rPr>
                <w:rFonts w:ascii="Arial" w:hAnsi="Arial" w:cs="Arial"/>
                <w:noProof/>
                <w:color w:val="auto"/>
                <w:lang w:val="de-DE"/>
              </w:rPr>
              <w:drawing>
                <wp:inline distT="0" distB="0" distL="0" distR="0" wp14:anchorId="1807F73F" wp14:editId="00C748A6">
                  <wp:extent cx="2736215" cy="2340591"/>
                  <wp:effectExtent l="0" t="0" r="6985" b="3175"/>
                  <wp:docPr id="32925082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634314" name="Picture 524634314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-1" t="9767" r="387" b="21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262" cy="2351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CCC170" w14:textId="40B9EA3E" w:rsidR="00F765DE" w:rsidRPr="00C53D41" w:rsidRDefault="00F765DE" w:rsidP="00F765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F763BC"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4</w:t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: Einze</w:t>
            </w:r>
            <w:r w:rsid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l</w:t>
            </w:r>
            <w:r w:rsidRP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wanne mit Karteikarten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  <w:tr w:rsidR="00AE3A26" w:rsidRPr="0008327B" w14:paraId="01C43061" w14:textId="77777777" w:rsidTr="00377C95">
        <w:tc>
          <w:tcPr>
            <w:tcW w:w="4956" w:type="dxa"/>
          </w:tcPr>
          <w:p w14:paraId="7569C20E" w14:textId="77777777" w:rsidR="00C77673" w:rsidRDefault="00C77673" w:rsidP="00C77673">
            <w:pPr>
              <w:ind w:left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0E6401D" wp14:editId="7A8D6C68">
                  <wp:extent cx="2962235" cy="2671348"/>
                  <wp:effectExtent l="0" t="0" r="0" b="0"/>
                  <wp:docPr id="2041126423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126423" name="drawing"/>
                          <pic:cNvPicPr/>
                        </pic:nvPicPr>
                        <pic:blipFill>
                          <a:blip r:embed="rId18">
                            <a:extLs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rcRect t="88" b="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35" cy="267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656CF" w14:textId="183CEF30" w:rsidR="00E851E7" w:rsidRPr="00C77673" w:rsidRDefault="00C77673" w:rsidP="00C77673">
            <w:pPr>
              <w:pStyle w:val="Beschriftung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003A70FF">
              <w:rPr>
                <w:rFonts w:ascii="Arial" w:hAnsi="Arial" w:cs="Arial"/>
                <w:color w:val="auto"/>
                <w:lang w:val="de-DE"/>
              </w:rPr>
              <w:t xml:space="preserve">Bild </w:t>
            </w:r>
            <w:r w:rsidRPr="5378A06C">
              <w:rPr>
                <w:rFonts w:ascii="Arial" w:hAnsi="Arial" w:cs="Arial"/>
                <w:color w:val="auto"/>
              </w:rPr>
              <w:fldChar w:fldCharType="begin"/>
            </w:r>
            <w:r w:rsidRPr="003A70FF">
              <w:rPr>
                <w:rFonts w:ascii="Arial" w:hAnsi="Arial" w:cs="Arial"/>
                <w:color w:val="auto"/>
                <w:lang w:val="de-DE"/>
              </w:rPr>
              <w:instrText xml:space="preserve"> SEQ Bild \* ARABIC </w:instrText>
            </w:r>
            <w:r w:rsidRPr="5378A06C">
              <w:rPr>
                <w:rFonts w:ascii="Arial" w:hAnsi="Arial" w:cs="Arial"/>
                <w:color w:val="auto"/>
              </w:rPr>
              <w:fldChar w:fldCharType="separate"/>
            </w:r>
            <w:r w:rsidR="007C5242">
              <w:rPr>
                <w:rFonts w:ascii="Arial" w:hAnsi="Arial" w:cs="Arial"/>
                <w:noProof/>
                <w:color w:val="auto"/>
                <w:lang w:val="de-DE"/>
              </w:rPr>
              <w:t>5</w:t>
            </w:r>
            <w:r w:rsidRPr="5378A06C">
              <w:rPr>
                <w:rFonts w:ascii="Arial" w:hAnsi="Arial" w:cs="Arial"/>
                <w:color w:val="auto"/>
              </w:rPr>
              <w:fldChar w:fldCharType="end"/>
            </w:r>
            <w:r w:rsidRPr="003A70FF">
              <w:rPr>
                <w:rFonts w:ascii="Arial" w:hAnsi="Arial" w:cs="Arial"/>
                <w:color w:val="auto"/>
                <w:lang w:val="de-DE"/>
              </w:rPr>
              <w:t>: Typ von Karteikarte Hörfunk, Vorderseite</w:t>
            </w:r>
            <w:r>
              <w:rPr>
                <w:rFonts w:ascii="Arial" w:hAnsi="Arial" w:cs="Arial"/>
                <w:color w:val="auto"/>
                <w:lang w:val="de-DE"/>
              </w:rPr>
              <w:t xml:space="preserve"> (altes Kartenformat DIN A4)</w:t>
            </w:r>
            <w:r w:rsidR="00C53D41">
              <w:rPr>
                <w:rFonts w:ascii="Arial" w:hAnsi="Arial" w:cs="Arial"/>
                <w:color w:val="auto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3FFD3012" w14:textId="77777777" w:rsidR="00E851E7" w:rsidRPr="003C10F6" w:rsidRDefault="00E851E7" w:rsidP="00C53D41">
            <w:pPr>
              <w:spacing w:after="240"/>
              <w:ind w:left="0"/>
              <w:rPr>
                <w:lang w:val="de-DE"/>
              </w:rPr>
            </w:pPr>
          </w:p>
        </w:tc>
        <w:tc>
          <w:tcPr>
            <w:tcW w:w="4921" w:type="dxa"/>
          </w:tcPr>
          <w:p w14:paraId="3853CBF4" w14:textId="5D8025F4" w:rsidR="00E851E7" w:rsidRPr="00C77673" w:rsidRDefault="004E78DE" w:rsidP="00C53D41">
            <w:pPr>
              <w:pStyle w:val="Beschriftung"/>
              <w:spacing w:before="120"/>
              <w:ind w:left="0"/>
              <w:rPr>
                <w:lang w:val="de-DE"/>
              </w:rPr>
            </w:pPr>
            <w:r>
              <w:rPr>
                <w:noProof/>
                <w:lang w:val="de-DE"/>
              </w:rPr>
              <w:drawing>
                <wp:anchor distT="0" distB="0" distL="114300" distR="114300" simplePos="0" relativeHeight="251658241" behindDoc="0" locked="0" layoutInCell="1" allowOverlap="1" wp14:anchorId="73018E4D" wp14:editId="76C9B470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71120</wp:posOffset>
                  </wp:positionV>
                  <wp:extent cx="2908935" cy="2438400"/>
                  <wp:effectExtent l="0" t="0" r="5715" b="0"/>
                  <wp:wrapSquare wrapText="bothSides"/>
                  <wp:docPr id="526644466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935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4015" w:rsidRPr="003A70FF">
              <w:rPr>
                <w:rFonts w:ascii="Arial" w:hAnsi="Arial" w:cs="Arial"/>
                <w:color w:val="auto"/>
                <w:lang w:val="de-DE"/>
              </w:rPr>
              <w:t xml:space="preserve">Bild </w:t>
            </w:r>
            <w:r w:rsidR="00734015" w:rsidRPr="00734015">
              <w:rPr>
                <w:rFonts w:ascii="Arial" w:hAnsi="Arial" w:cs="Arial"/>
                <w:color w:val="auto"/>
                <w:lang w:val="de-DE"/>
              </w:rPr>
              <w:fldChar w:fldCharType="begin"/>
            </w:r>
            <w:r w:rsidR="00734015" w:rsidRPr="003A70FF">
              <w:rPr>
                <w:rFonts w:ascii="Arial" w:hAnsi="Arial" w:cs="Arial"/>
                <w:color w:val="auto"/>
                <w:lang w:val="de-DE"/>
              </w:rPr>
              <w:instrText xml:space="preserve"> SEQ Bild \* ARABIC </w:instrText>
            </w:r>
            <w:r w:rsidR="00734015" w:rsidRPr="00734015">
              <w:rPr>
                <w:rFonts w:ascii="Arial" w:hAnsi="Arial" w:cs="Arial"/>
                <w:color w:val="auto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noProof/>
                <w:color w:val="auto"/>
                <w:lang w:val="de-DE"/>
              </w:rPr>
              <w:t>6</w:t>
            </w:r>
            <w:r w:rsidR="00734015" w:rsidRPr="00734015">
              <w:rPr>
                <w:rFonts w:ascii="Arial" w:hAnsi="Arial" w:cs="Arial"/>
                <w:color w:val="auto"/>
                <w:lang w:val="de-DE"/>
              </w:rPr>
              <w:fldChar w:fldCharType="end"/>
            </w:r>
            <w:r w:rsidR="00734015" w:rsidRPr="003A70FF">
              <w:rPr>
                <w:rFonts w:ascii="Arial" w:hAnsi="Arial" w:cs="Arial"/>
                <w:color w:val="auto"/>
                <w:lang w:val="de-DE"/>
              </w:rPr>
              <w:t xml:space="preserve">: Typ von Karteikarte Hörfunk, </w:t>
            </w:r>
            <w:r w:rsidR="00734015">
              <w:rPr>
                <w:rFonts w:ascii="Arial" w:hAnsi="Arial" w:cs="Arial"/>
                <w:color w:val="auto"/>
                <w:lang w:val="de-DE"/>
              </w:rPr>
              <w:t>Rückseite (altes Kartenformat DIN A4)</w:t>
            </w:r>
            <w:r w:rsidR="00C53D41">
              <w:rPr>
                <w:rFonts w:ascii="Arial" w:hAnsi="Arial" w:cs="Arial"/>
                <w:color w:val="auto"/>
                <w:lang w:val="de-DE"/>
              </w:rPr>
              <w:t>, Quelle: Bayerischer Rundfunk</w:t>
            </w:r>
          </w:p>
        </w:tc>
      </w:tr>
      <w:tr w:rsidR="00AE3A26" w:rsidRPr="0008327B" w14:paraId="49A8EDC4" w14:textId="77777777" w:rsidTr="00377C95">
        <w:tc>
          <w:tcPr>
            <w:tcW w:w="4956" w:type="dxa"/>
          </w:tcPr>
          <w:p w14:paraId="61E16278" w14:textId="77777777" w:rsidR="001E01D5" w:rsidRPr="00C53D41" w:rsidRDefault="001E01D5" w:rsidP="001E01D5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662D87C5" wp14:editId="7BBE82AE">
                  <wp:extent cx="2857500" cy="2022058"/>
                  <wp:effectExtent l="0" t="0" r="0" b="0"/>
                  <wp:docPr id="69068000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572513" name="Picture 758572513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531" t="7261" r="9953" b="139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016" cy="2031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58752D" w14:textId="7EFEA5B5" w:rsidR="00E851E7" w:rsidRPr="00C53D41" w:rsidRDefault="001E01D5" w:rsidP="001E01D5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7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: Typ von Karteikarte Hörfunk, Vorderseite</w:t>
            </w:r>
            <w:r w:rsidR="00C10BD0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häufig getackert oder geklammert</w:t>
            </w:r>
            <w:r w:rsidRPr="00A35598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(neues Format DIN A5)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23944373" w14:textId="77777777" w:rsidR="00E851E7" w:rsidRPr="00C53D41" w:rsidRDefault="00E851E7" w:rsidP="004E78DE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448C8D39" w14:textId="77777777" w:rsidR="004A0865" w:rsidRPr="00C53D41" w:rsidRDefault="004A0865" w:rsidP="004A0865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68D6AE28" wp14:editId="0EE42F91">
                  <wp:extent cx="2899549" cy="2071259"/>
                  <wp:effectExtent l="0" t="0" r="0" b="0"/>
                  <wp:docPr id="1573841839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805591" name="Picture 1486805591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4060" t="7157" r="7898" b="195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549" cy="2071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EC4F40" w14:textId="0A280412" w:rsidR="00E851E7" w:rsidRPr="00C53D41" w:rsidRDefault="004A0865" w:rsidP="004A0865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8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Typ von Karteikarte Hörfunk,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Rückseite (neues Fomat DIN A5)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  <w:tr w:rsidR="0053768F" w:rsidRPr="0008327B" w14:paraId="409D37B0" w14:textId="77777777" w:rsidTr="00377C95">
        <w:tc>
          <w:tcPr>
            <w:tcW w:w="4956" w:type="dxa"/>
          </w:tcPr>
          <w:p w14:paraId="6B32A3D5" w14:textId="77777777" w:rsidR="003C10F6" w:rsidRDefault="00673151" w:rsidP="003C10F6">
            <w:pPr>
              <w:pStyle w:val="Beschriftung"/>
              <w:ind w:left="0"/>
              <w:rPr>
                <w:rFonts w:ascii="Arial" w:hAnsi="Arial" w:cs="Arial"/>
                <w:color w:val="auto"/>
                <w:lang w:val="de-DE"/>
              </w:rPr>
            </w:pPr>
            <w:r w:rsidRPr="00C53D41">
              <w:rPr>
                <w:rFonts w:ascii="Arial" w:hAnsi="Arial" w:cs="Arial"/>
                <w:noProof/>
                <w:color w:val="auto"/>
                <w:lang w:val="de-DE"/>
              </w:rPr>
              <w:drawing>
                <wp:inline distT="0" distB="0" distL="0" distR="0" wp14:anchorId="788BF2AD" wp14:editId="2BE9DACC">
                  <wp:extent cx="2819443" cy="2159221"/>
                  <wp:effectExtent l="0" t="0" r="0" b="0"/>
                  <wp:docPr id="1560378796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482259" name="Picture 1572482259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322" r="2593" b="5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43" cy="2159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61A778" w14:textId="7950CFE0" w:rsidR="00673151" w:rsidRPr="00C53D41" w:rsidRDefault="00673151" w:rsidP="00673151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9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Handgeschriebene Anlage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von Karteikarte Hörfunk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546268AE" w14:textId="77777777" w:rsidR="003C10F6" w:rsidRPr="00C53D41" w:rsidRDefault="003C10F6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7A010C65" w14:textId="7346C647" w:rsidR="00530C72" w:rsidRDefault="009142E0" w:rsidP="00F52A5F">
            <w:pPr>
              <w:ind w:left="0"/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</w:pPr>
            <w:r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7D31870D" wp14:editId="239DCF12">
                  <wp:extent cx="2804160" cy="2103120"/>
                  <wp:effectExtent l="0" t="0" r="0" b="0"/>
                  <wp:docPr id="1615560194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60194" name="Grafik 1615560194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387" cy="211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6BCFE" w14:textId="3C30EEFF" w:rsidR="003C10F6" w:rsidRPr="00C53D41" w:rsidRDefault="00530C72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10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Schränke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Karteikarten Fernsehen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  <w:tr w:rsidR="0053768F" w:rsidRPr="0008327B" w14:paraId="36C4D220" w14:textId="77777777" w:rsidTr="00377C95">
        <w:tc>
          <w:tcPr>
            <w:tcW w:w="4956" w:type="dxa"/>
          </w:tcPr>
          <w:p w14:paraId="3944E90D" w14:textId="5581F7CA" w:rsidR="003C10F6" w:rsidRPr="00C53D41" w:rsidRDefault="008B1C54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lastRenderedPageBreak/>
              <w:drawing>
                <wp:inline distT="0" distB="0" distL="0" distR="0" wp14:anchorId="760BF39F" wp14:editId="2F19AC55">
                  <wp:extent cx="2766568" cy="2074926"/>
                  <wp:effectExtent l="0" t="0" r="0" b="1905"/>
                  <wp:docPr id="481150697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150697" name="Grafik 481150697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308" cy="2091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6E257D" w14:textId="2C43CA46" w:rsidR="008E2C7B" w:rsidRPr="00C53D41" w:rsidRDefault="008E2C7B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11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Wanne mit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Karteikarten Fernsehen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1EA1225A" w14:textId="77777777" w:rsidR="003C10F6" w:rsidRPr="00C53D41" w:rsidRDefault="003C10F6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5EB710C6" w14:textId="00B464A9" w:rsidR="008E2C7B" w:rsidRPr="00C53D41" w:rsidRDefault="0053768F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23864C56" wp14:editId="30A57AEE">
                  <wp:extent cx="2724167" cy="2087518"/>
                  <wp:effectExtent l="0" t="0" r="0" b="8255"/>
                  <wp:docPr id="261250475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250475" name="Grafik 32"/>
                          <pic:cNvPicPr/>
                        </pic:nvPicPr>
                        <pic:blipFill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67" cy="2087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AF866D" w14:textId="3FB3A9AF" w:rsidR="003C10F6" w:rsidRPr="00C53D41" w:rsidRDefault="008E2C7B" w:rsidP="008E2C7B">
            <w:pPr>
              <w:ind w:left="0"/>
              <w:jc w:val="left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12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Karteikarte Fernsehen DIN A</w:t>
            </w:r>
            <w:r w:rsidR="00AC392F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5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  <w:tr w:rsidR="0053768F" w:rsidRPr="0008327B" w14:paraId="09461E6C" w14:textId="77777777" w:rsidTr="00377C95">
        <w:tc>
          <w:tcPr>
            <w:tcW w:w="4956" w:type="dxa"/>
          </w:tcPr>
          <w:p w14:paraId="382B9BE0" w14:textId="4B42134E" w:rsidR="003C10F6" w:rsidRPr="00C53D41" w:rsidRDefault="00AE3A26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40EB6650" wp14:editId="48A7D18A">
                  <wp:extent cx="2674112" cy="2005584"/>
                  <wp:effectExtent l="0" t="0" r="0" b="0"/>
                  <wp:docPr id="19949391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9391" name="Grafik 19949391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7547" cy="20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BDD6E3" w14:textId="222F9DFE" w:rsidR="008E2C7B" w:rsidRPr="00C53D41" w:rsidRDefault="008E2C7B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13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Karteikarte Fernsehen DIN A</w:t>
            </w:r>
            <w:r w:rsidR="00AC392F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5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08E9A453" w14:textId="77777777" w:rsidR="003C10F6" w:rsidRPr="00C53D41" w:rsidRDefault="003C10F6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0F314BEA" w14:textId="7E3E90B2" w:rsidR="008E2C7B" w:rsidRPr="00C53D41" w:rsidRDefault="00AE3A26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4141F4ED" wp14:editId="30938BF4">
                  <wp:extent cx="2753360" cy="2065020"/>
                  <wp:effectExtent l="0" t="0" r="8890" b="0"/>
                  <wp:docPr id="301364741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364741" name="Grafik 301364741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713" cy="207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51C02C" w14:textId="608374A0" w:rsidR="003C10F6" w:rsidRPr="00C53D41" w:rsidRDefault="008E2C7B" w:rsidP="00AE3A26">
            <w:pPr>
              <w:ind w:left="0"/>
              <w:jc w:val="left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14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Anhang zu Karteikarte Fernsehen DIN A4</w:t>
            </w:r>
            <w:r w:rsidR="00AE3A2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oder A5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 (</w:t>
            </w:r>
            <w:r w:rsidR="00AE3A2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häufig getackert oder geklammert zum Teil handgeschrieben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)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  <w:tr w:rsidR="00AE3A26" w:rsidRPr="0008327B" w14:paraId="51FEAF65" w14:textId="77777777" w:rsidTr="00377C95">
        <w:tc>
          <w:tcPr>
            <w:tcW w:w="4956" w:type="dxa"/>
          </w:tcPr>
          <w:p w14:paraId="1C770CC6" w14:textId="77777777" w:rsidR="00186C6F" w:rsidRPr="00C53D41" w:rsidRDefault="00DA6BA8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2818DBC9" wp14:editId="002C09A9">
                  <wp:extent cx="2851150" cy="2135848"/>
                  <wp:effectExtent l="0" t="0" r="6350" b="0"/>
                  <wp:docPr id="876136123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864" cy="2140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72872" w14:textId="6A8178A3" w:rsidR="00DA6BA8" w:rsidRPr="00C53D41" w:rsidRDefault="00DA6BA8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15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Aktenordner Schrankwand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60F778FA" w14:textId="77777777" w:rsidR="00186C6F" w:rsidRPr="00C53D41" w:rsidRDefault="00186C6F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10E8E750" w14:textId="3F4B97C6" w:rsidR="00186C6F" w:rsidRPr="00C53D41" w:rsidRDefault="00377C95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anchor distT="0" distB="0" distL="114300" distR="114300" simplePos="0" relativeHeight="251658242" behindDoc="0" locked="0" layoutInCell="1" allowOverlap="1" wp14:anchorId="03830030" wp14:editId="3A7AA4DF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67945</wp:posOffset>
                  </wp:positionV>
                  <wp:extent cx="2854960" cy="2138680"/>
                  <wp:effectExtent l="0" t="0" r="2540" b="0"/>
                  <wp:wrapSquare wrapText="bothSides"/>
                  <wp:docPr id="269796701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960" cy="213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16</w:t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="00F763BC"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 w:rsidR="00F763BC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Aktenordner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, Quelle: Bayerischer Rundfunk </w:t>
            </w:r>
            <w:r w:rsidR="00B75A9F"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anchor distT="0" distB="0" distL="114300" distR="114300" simplePos="0" relativeHeight="251658240" behindDoc="1" locked="0" layoutInCell="1" allowOverlap="1" wp14:anchorId="12A7CD4C" wp14:editId="7C98EF42">
                  <wp:simplePos x="0" y="0"/>
                  <wp:positionH relativeFrom="column">
                    <wp:posOffset>3811905</wp:posOffset>
                  </wp:positionH>
                  <wp:positionV relativeFrom="paragraph">
                    <wp:posOffset>4424045</wp:posOffset>
                  </wp:positionV>
                  <wp:extent cx="2880360" cy="2157730"/>
                  <wp:effectExtent l="19050" t="19050" r="15240" b="13970"/>
                  <wp:wrapNone/>
                  <wp:docPr id="707495018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360" cy="215773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3768F" w:rsidRPr="0008327B" w14:paraId="2F8870C9" w14:textId="77777777" w:rsidTr="00377C95">
        <w:tc>
          <w:tcPr>
            <w:tcW w:w="4956" w:type="dxa"/>
          </w:tcPr>
          <w:p w14:paraId="3305A414" w14:textId="77777777" w:rsidR="001D5337" w:rsidRPr="00C53D41" w:rsidRDefault="007A7BBB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lastRenderedPageBreak/>
              <w:drawing>
                <wp:inline distT="0" distB="0" distL="0" distR="0" wp14:anchorId="46AB956F" wp14:editId="7F66D5A5">
                  <wp:extent cx="2880360" cy="2157730"/>
                  <wp:effectExtent l="0" t="0" r="0" b="0"/>
                  <wp:docPr id="158078339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360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90B8E6" w14:textId="520A5647" w:rsidR="00F763BC" w:rsidRPr="00C53D41" w:rsidRDefault="00F763BC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17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Aktenordner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  <w:tc>
          <w:tcPr>
            <w:tcW w:w="236" w:type="dxa"/>
          </w:tcPr>
          <w:p w14:paraId="45122BB7" w14:textId="77777777" w:rsidR="001D5337" w:rsidRPr="00C53D41" w:rsidRDefault="001D5337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</w:p>
        </w:tc>
        <w:tc>
          <w:tcPr>
            <w:tcW w:w="4921" w:type="dxa"/>
          </w:tcPr>
          <w:p w14:paraId="367C4DAA" w14:textId="73F7C26C" w:rsidR="00F763BC" w:rsidRPr="00C53D41" w:rsidRDefault="00F763BC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C53D41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drawing>
                <wp:inline distT="0" distB="0" distL="0" distR="0" wp14:anchorId="02EAA82B" wp14:editId="3D97B3A4">
                  <wp:extent cx="2876550" cy="2157412"/>
                  <wp:effectExtent l="0" t="0" r="0" b="0"/>
                  <wp:docPr id="2095484875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484875" name="Grafik 2095484875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202" cy="2166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3F55A" w14:textId="719CC957" w:rsidR="001D5337" w:rsidRPr="00C53D41" w:rsidRDefault="00F763BC" w:rsidP="00F52A5F">
            <w:pPr>
              <w:ind w:left="0"/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</w:pP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Bild 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begin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instrText xml:space="preserve"> SEQ Bild \* ARABIC </w:instrTex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separate"/>
            </w:r>
            <w:r w:rsidR="007C5242">
              <w:rPr>
                <w:rFonts w:ascii="Arial" w:hAnsi="Arial" w:cs="Arial"/>
                <w:i/>
                <w:iCs/>
                <w:noProof/>
                <w:sz w:val="18"/>
                <w:szCs w:val="18"/>
                <w:lang w:val="de-DE"/>
              </w:rPr>
              <w:t>18</w:t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fldChar w:fldCharType="end"/>
            </w:r>
            <w:r w:rsidRPr="003C10F6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 xml:space="preserve">: </w:t>
            </w:r>
            <w:r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Aktenordner</w:t>
            </w:r>
            <w:r w:rsidR="00C53D41" w:rsidRPr="00C53D41">
              <w:rPr>
                <w:rFonts w:ascii="Arial" w:hAnsi="Arial" w:cs="Arial"/>
                <w:i/>
                <w:iCs/>
                <w:sz w:val="18"/>
                <w:szCs w:val="18"/>
                <w:lang w:val="de-DE"/>
              </w:rPr>
              <w:t>, Quelle: Bayerischer Rundfunk</w:t>
            </w:r>
          </w:p>
        </w:tc>
      </w:tr>
    </w:tbl>
    <w:p w14:paraId="4A3675E3" w14:textId="042F22B2" w:rsidR="7D9788BF" w:rsidRPr="0044764A" w:rsidRDefault="7D9788BF" w:rsidP="006D3534">
      <w:pPr>
        <w:ind w:left="0"/>
        <w:rPr>
          <w:rFonts w:ascii="Arial" w:hAnsi="Arial" w:cs="Arial"/>
          <w:i/>
          <w:iCs/>
          <w:sz w:val="18"/>
          <w:szCs w:val="18"/>
          <w:highlight w:val="green"/>
          <w:lang w:val="de-DE"/>
        </w:rPr>
      </w:pPr>
    </w:p>
    <w:sectPr w:rsidR="7D9788BF" w:rsidRPr="0044764A" w:rsidSect="00594D3E">
      <w:footerReference w:type="default" r:id="rId34"/>
      <w:headerReference w:type="first" r:id="rId35"/>
      <w:footerReference w:type="first" r:id="rId36"/>
      <w:pgSz w:w="11906" w:h="16838" w:code="9"/>
      <w:pgMar w:top="1418" w:right="1418" w:bottom="1134" w:left="992" w:header="510" w:footer="42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82089" w14:textId="77777777" w:rsidR="00E549C4" w:rsidRDefault="00E549C4" w:rsidP="001E61B1">
      <w:pPr>
        <w:spacing w:after="0"/>
      </w:pPr>
      <w:r>
        <w:separator/>
      </w:r>
    </w:p>
  </w:endnote>
  <w:endnote w:type="continuationSeparator" w:id="0">
    <w:p w14:paraId="612AED9B" w14:textId="77777777" w:rsidR="00E549C4" w:rsidRDefault="00E549C4" w:rsidP="001E61B1">
      <w:pPr>
        <w:spacing w:after="0"/>
      </w:pPr>
      <w:r>
        <w:continuationSeparator/>
      </w:r>
    </w:p>
  </w:endnote>
  <w:endnote w:type="continuationNotice" w:id="1">
    <w:p w14:paraId="218AD434" w14:textId="77777777" w:rsidR="00E549C4" w:rsidRDefault="00E549C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Light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2CED9" w14:textId="77777777" w:rsidR="00183B55" w:rsidRDefault="00183B55">
    <w:pPr>
      <w:pStyle w:val="Fuzeile"/>
    </w:pPr>
  </w:p>
  <w:p w14:paraId="16F2E1E8" w14:textId="77777777" w:rsidR="007564B9" w:rsidRPr="0055256B" w:rsidRDefault="007564B9">
    <w:pPr>
      <w:pStyle w:val="Fuzeile"/>
      <w:rPr>
        <w:lang w:val="en-GB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7C835" w14:textId="77777777" w:rsidR="00160B2E" w:rsidRPr="00A641BF" w:rsidRDefault="001E17F4" w:rsidP="00A641BF">
    <w:pPr>
      <w:pStyle w:val="Fuzeile"/>
    </w:pPr>
    <w:r>
      <w:ptab w:relativeTo="margin" w:alignment="lef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4326F5" w14:textId="77777777" w:rsidR="00E549C4" w:rsidRDefault="00E549C4" w:rsidP="001E61B1">
      <w:pPr>
        <w:spacing w:after="0"/>
      </w:pPr>
      <w:r>
        <w:separator/>
      </w:r>
    </w:p>
  </w:footnote>
  <w:footnote w:type="continuationSeparator" w:id="0">
    <w:p w14:paraId="61588D08" w14:textId="77777777" w:rsidR="00E549C4" w:rsidRDefault="00E549C4" w:rsidP="001E61B1">
      <w:pPr>
        <w:spacing w:after="0"/>
      </w:pPr>
      <w:r>
        <w:continuationSeparator/>
      </w:r>
    </w:p>
  </w:footnote>
  <w:footnote w:type="continuationNotice" w:id="1">
    <w:p w14:paraId="06AE61EF" w14:textId="77777777" w:rsidR="00E549C4" w:rsidRDefault="00E549C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05" w:type="dxa"/>
      <w:tblInd w:w="8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CellMar>
        <w:left w:w="0" w:type="dxa"/>
        <w:bottom w:w="28" w:type="dxa"/>
        <w:right w:w="28" w:type="dxa"/>
      </w:tblCellMar>
      <w:tblLook w:val="04A0" w:firstRow="1" w:lastRow="0" w:firstColumn="1" w:lastColumn="0" w:noHBand="0" w:noVBand="1"/>
    </w:tblPr>
    <w:tblGrid>
      <w:gridCol w:w="1277"/>
      <w:gridCol w:w="7799"/>
      <w:gridCol w:w="629"/>
    </w:tblGrid>
    <w:tr w:rsidR="00F52A5F" w:rsidRPr="00F52A5F" w14:paraId="512940D1" w14:textId="77777777" w:rsidTr="00760F9E">
      <w:trPr>
        <w:cantSplit/>
        <w:trHeight w:val="249"/>
      </w:trPr>
      <w:tc>
        <w:tcPr>
          <w:tcW w:w="127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5BA0F1AB" w14:textId="77777777" w:rsidR="00F52A5F" w:rsidRPr="00F52A5F" w:rsidRDefault="00F52A5F" w:rsidP="00F52A5F">
          <w:pPr>
            <w:tabs>
              <w:tab w:val="center" w:pos="4536"/>
              <w:tab w:val="right" w:pos="9072"/>
            </w:tabs>
            <w:spacing w:before="0" w:after="0"/>
            <w:ind w:left="0"/>
            <w:jc w:val="center"/>
            <w:rPr>
              <w:rFonts w:ascii="Arial" w:eastAsia="Times New Roman" w:hAnsi="Arial" w:cs="Times New Roman"/>
              <w:kern w:val="0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noProof/>
              <w:kern w:val="0"/>
              <w:szCs w:val="20"/>
              <w:lang w:val="de-DE"/>
              <w14:ligatures w14:val="none"/>
            </w:rPr>
            <w:drawing>
              <wp:inline distT="0" distB="0" distL="0" distR="0" wp14:anchorId="07BB8650" wp14:editId="401C71F2">
                <wp:extent cx="745407" cy="600384"/>
                <wp:effectExtent l="0" t="0" r="0" b="0"/>
                <wp:docPr id="1262332158" name="Grafik 1" descr="Ein Bild, das Symbol, Grafiken, Schrift, Logo enthält.&#10;&#10;KI-generierte Inhalte können fehlerhaft sein.">
                  <a:extLst xmlns:a="http://schemas.openxmlformats.org/drawingml/2006/main">
                    <a:ext uri="{FF2B5EF4-FFF2-40B4-BE49-F238E27FC236}">
                      <a16:creationId xmlns:a16="http://schemas.microsoft.com/office/drawing/2014/main" id="{F0536923-33C3-44A5-B9E0-14E2B03B139A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2332158" name="Grafik 1" descr="Ein Bild, das Symbol, Grafiken, Schrift, Logo enthält.&#10;&#10;KI-generierte Inhalte können fehlerhaft sein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7807" cy="6023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79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486409A8" w14:textId="77777777" w:rsidR="00F52A5F" w:rsidRPr="00F52A5F" w:rsidRDefault="00F52A5F" w:rsidP="00F52A5F">
          <w:pPr>
            <w:tabs>
              <w:tab w:val="center" w:pos="4536"/>
              <w:tab w:val="right" w:pos="9072"/>
            </w:tabs>
            <w:spacing w:before="0" w:after="0"/>
            <w:ind w:left="0"/>
            <w:jc w:val="left"/>
            <w:rPr>
              <w:rFonts w:ascii="Arial" w:eastAsia="Times New Roman" w:hAnsi="Arial" w:cs="Times New Roman"/>
              <w:kern w:val="0"/>
              <w:sz w:val="16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b/>
              <w:iCs/>
              <w:kern w:val="0"/>
              <w:sz w:val="20"/>
              <w:szCs w:val="20"/>
              <w:lang w:val="de-DE"/>
              <w14:ligatures w14:val="none"/>
            </w:rPr>
            <w:t>Bayerischer Rundfunk</w:t>
          </w:r>
        </w:p>
      </w:tc>
      <w:tc>
        <w:tcPr>
          <w:tcW w:w="629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40D35862" w14:textId="77777777" w:rsidR="00F52A5F" w:rsidRPr="00F52A5F" w:rsidRDefault="00F52A5F" w:rsidP="00F52A5F">
          <w:pPr>
            <w:tabs>
              <w:tab w:val="center" w:pos="313"/>
              <w:tab w:val="right" w:pos="626"/>
              <w:tab w:val="center" w:pos="4536"/>
              <w:tab w:val="right" w:pos="9072"/>
            </w:tabs>
            <w:spacing w:before="0" w:after="0"/>
            <w:ind w:left="0"/>
            <w:jc w:val="center"/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begin"/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instrText xml:space="preserve"> PAGE  \* MERGEFORMAT </w:instrText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separate"/>
          </w:r>
          <w:r w:rsidRPr="00F52A5F">
            <w:rPr>
              <w:rFonts w:ascii="Arial" w:eastAsia="Times New Roman" w:hAnsi="Arial" w:cs="Times New Roman"/>
              <w:b/>
              <w:noProof/>
              <w:kern w:val="0"/>
              <w:szCs w:val="20"/>
              <w:lang w:val="de-DE"/>
              <w14:ligatures w14:val="none"/>
            </w:rPr>
            <w:t>2</w:t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end"/>
          </w:r>
        </w:p>
        <w:p w14:paraId="06F28617" w14:textId="77777777" w:rsidR="00F52A5F" w:rsidRPr="00F52A5F" w:rsidRDefault="00F52A5F" w:rsidP="00F52A5F">
          <w:pPr>
            <w:tabs>
              <w:tab w:val="center" w:pos="4536"/>
              <w:tab w:val="right" w:pos="9072"/>
            </w:tabs>
            <w:spacing w:before="60" w:after="60"/>
            <w:ind w:left="0"/>
            <w:jc w:val="center"/>
            <w:rPr>
              <w:rFonts w:ascii="Arial" w:eastAsia="Times New Roman" w:hAnsi="Arial" w:cs="Times New Roman"/>
              <w:kern w:val="0"/>
              <w:sz w:val="16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kern w:val="0"/>
              <w:sz w:val="16"/>
              <w:szCs w:val="20"/>
              <w:lang w:val="de-DE"/>
              <w14:ligatures w14:val="none"/>
            </w:rPr>
            <w:t>Seite</w:t>
          </w:r>
        </w:p>
        <w:p w14:paraId="210ED5B5" w14:textId="77777777" w:rsidR="00F52A5F" w:rsidRPr="00F52A5F" w:rsidRDefault="00F52A5F" w:rsidP="00F52A5F">
          <w:pPr>
            <w:tabs>
              <w:tab w:val="center" w:pos="313"/>
              <w:tab w:val="right" w:pos="626"/>
              <w:tab w:val="center" w:pos="4536"/>
              <w:tab w:val="right" w:pos="9072"/>
            </w:tabs>
            <w:spacing w:before="0" w:after="0"/>
            <w:ind w:left="0"/>
            <w:jc w:val="center"/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begin"/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instrText xml:space="preserve"> NUMPAGES   \* MERGEFORMAT </w:instrText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separate"/>
          </w:r>
          <w:r w:rsidRPr="00F52A5F">
            <w:rPr>
              <w:rFonts w:ascii="Arial" w:eastAsia="Times New Roman" w:hAnsi="Arial" w:cs="Times New Roman"/>
              <w:b/>
              <w:noProof/>
              <w:kern w:val="0"/>
              <w:szCs w:val="20"/>
              <w:lang w:val="de-DE"/>
              <w14:ligatures w14:val="none"/>
            </w:rPr>
            <w:t>6</w:t>
          </w:r>
          <w:r w:rsidRPr="00F52A5F"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  <w:fldChar w:fldCharType="end"/>
          </w:r>
        </w:p>
      </w:tc>
    </w:tr>
    <w:tr w:rsidR="00F52A5F" w:rsidRPr="0008327B" w14:paraId="7D6905DB" w14:textId="77777777" w:rsidTr="00760F9E">
      <w:trPr>
        <w:cantSplit/>
        <w:trHeight w:val="247"/>
      </w:trPr>
      <w:tc>
        <w:tcPr>
          <w:tcW w:w="127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36A87761" w14:textId="77777777" w:rsidR="00F52A5F" w:rsidRPr="00F52A5F" w:rsidRDefault="00F52A5F" w:rsidP="00F52A5F">
          <w:pPr>
            <w:spacing w:before="0" w:after="0"/>
            <w:ind w:left="0"/>
            <w:jc w:val="left"/>
            <w:rPr>
              <w:rFonts w:ascii="Arial" w:eastAsia="Times New Roman" w:hAnsi="Arial" w:cs="Times New Roman"/>
              <w:kern w:val="0"/>
              <w:szCs w:val="20"/>
              <w:lang w:val="de-DE"/>
              <w14:ligatures w14:val="none"/>
            </w:rPr>
          </w:pPr>
        </w:p>
      </w:tc>
      <w:tc>
        <w:tcPr>
          <w:tcW w:w="779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77F89BD4" w14:textId="77777777" w:rsidR="00F52A5F" w:rsidRPr="00F52A5F" w:rsidRDefault="00F52A5F" w:rsidP="00F52A5F">
          <w:pPr>
            <w:tabs>
              <w:tab w:val="center" w:pos="4536"/>
              <w:tab w:val="right" w:pos="9072"/>
            </w:tabs>
            <w:spacing w:before="0" w:after="0"/>
            <w:ind w:left="0"/>
            <w:jc w:val="left"/>
            <w:rPr>
              <w:rFonts w:ascii="Arial" w:eastAsia="Times New Roman" w:hAnsi="Arial" w:cs="Times New Roman"/>
              <w:kern w:val="0"/>
              <w:sz w:val="16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b/>
              <w:iCs/>
              <w:kern w:val="0"/>
              <w:sz w:val="20"/>
              <w:szCs w:val="20"/>
              <w:lang w:val="de-DE"/>
              <w14:ligatures w14:val="none"/>
            </w:rPr>
            <w:t>Digitalisierung der physischen Archive des Rechtemanagements</w:t>
          </w:r>
        </w:p>
      </w:tc>
      <w:tc>
        <w:tcPr>
          <w:tcW w:w="629" w:type="dxa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177EFAD2" w14:textId="77777777" w:rsidR="00F52A5F" w:rsidRPr="00F52A5F" w:rsidRDefault="00F52A5F" w:rsidP="00F52A5F">
          <w:pPr>
            <w:spacing w:before="0" w:after="0"/>
            <w:ind w:left="0"/>
            <w:jc w:val="left"/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</w:pPr>
        </w:p>
      </w:tc>
    </w:tr>
    <w:tr w:rsidR="00F52A5F" w:rsidRPr="00F52A5F" w14:paraId="57D0FE60" w14:textId="77777777" w:rsidTr="00760F9E">
      <w:trPr>
        <w:cantSplit/>
        <w:trHeight w:val="247"/>
      </w:trPr>
      <w:tc>
        <w:tcPr>
          <w:tcW w:w="127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11DE9467" w14:textId="77777777" w:rsidR="00F52A5F" w:rsidRPr="00F52A5F" w:rsidRDefault="00F52A5F" w:rsidP="00F52A5F">
          <w:pPr>
            <w:spacing w:before="0" w:after="0"/>
            <w:ind w:left="0"/>
            <w:jc w:val="left"/>
            <w:rPr>
              <w:rFonts w:ascii="Arial" w:eastAsia="Times New Roman" w:hAnsi="Arial" w:cs="Times New Roman"/>
              <w:kern w:val="0"/>
              <w:szCs w:val="20"/>
              <w:lang w:val="de-DE"/>
              <w14:ligatures w14:val="none"/>
            </w:rPr>
          </w:pPr>
        </w:p>
      </w:tc>
      <w:tc>
        <w:tcPr>
          <w:tcW w:w="779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6E8144CB" w14:textId="6FD212CE" w:rsidR="00F52A5F" w:rsidRPr="00F52A5F" w:rsidRDefault="00F52A5F" w:rsidP="00F52A5F">
          <w:pPr>
            <w:tabs>
              <w:tab w:val="center" w:pos="4536"/>
              <w:tab w:val="right" w:pos="9072"/>
            </w:tabs>
            <w:spacing w:before="0" w:after="0"/>
            <w:ind w:left="0"/>
            <w:jc w:val="left"/>
            <w:rPr>
              <w:rFonts w:ascii="Arial" w:eastAsia="Times New Roman" w:hAnsi="Arial" w:cs="Times New Roman"/>
              <w:kern w:val="0"/>
              <w:sz w:val="16"/>
              <w:szCs w:val="20"/>
              <w:lang w:val="de-DE"/>
              <w14:ligatures w14:val="none"/>
            </w:rPr>
          </w:pPr>
          <w:r w:rsidRPr="00F52A5F">
            <w:rPr>
              <w:rFonts w:ascii="Arial" w:eastAsia="Times New Roman" w:hAnsi="Arial" w:cs="Times New Roman"/>
              <w:kern w:val="0"/>
              <w:sz w:val="20"/>
              <w:szCs w:val="20"/>
              <w:lang w:val="de-DE"/>
              <w14:ligatures w14:val="none"/>
            </w:rPr>
            <w:t xml:space="preserve">Vergabenummer: </w:t>
          </w:r>
          <w:r w:rsidR="0008327B" w:rsidRPr="0008327B">
            <w:rPr>
              <w:rFonts w:ascii="Arial" w:eastAsia="Times New Roman" w:hAnsi="Arial" w:cs="Times New Roman"/>
              <w:kern w:val="0"/>
              <w:sz w:val="20"/>
              <w:szCs w:val="20"/>
              <w:lang w:val="de-DE"/>
              <w14:ligatures w14:val="none"/>
            </w:rPr>
            <w:t>BR-2026-0011</w:t>
          </w:r>
        </w:p>
      </w:tc>
      <w:tc>
        <w:tcPr>
          <w:tcW w:w="629" w:type="dxa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14:paraId="70390DBD" w14:textId="77777777" w:rsidR="00F52A5F" w:rsidRPr="00F52A5F" w:rsidRDefault="00F52A5F" w:rsidP="00F52A5F">
          <w:pPr>
            <w:spacing w:before="0" w:after="0"/>
            <w:ind w:left="0"/>
            <w:jc w:val="left"/>
            <w:rPr>
              <w:rFonts w:ascii="Arial" w:eastAsia="Times New Roman" w:hAnsi="Arial" w:cs="Times New Roman"/>
              <w:b/>
              <w:kern w:val="0"/>
              <w:szCs w:val="20"/>
              <w:lang w:val="de-DE"/>
              <w14:ligatures w14:val="none"/>
            </w:rPr>
          </w:pPr>
        </w:p>
      </w:tc>
    </w:tr>
  </w:tbl>
  <w:p w14:paraId="68204471" w14:textId="77777777" w:rsidR="00F52A5F" w:rsidRDefault="00F52A5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645366"/>
    <w:multiLevelType w:val="multilevel"/>
    <w:tmpl w:val="1A56DB4A"/>
    <w:lvl w:ilvl="0">
      <w:start w:val="1"/>
      <w:numFmt w:val="bullet"/>
      <w:pStyle w:val="Bulletedlist1"/>
      <w:lvlText w:val=""/>
      <w:lvlJc w:val="left"/>
      <w:pPr>
        <w:ind w:left="907" w:hanging="360"/>
      </w:pPr>
      <w:rPr>
        <w:rFonts w:ascii="Symbol" w:hAnsi="Symbol" w:hint="default"/>
        <w:color w:val="auto"/>
        <w:lang w:val="en-US"/>
      </w:rPr>
    </w:lvl>
    <w:lvl w:ilvl="1">
      <w:start w:val="1"/>
      <w:numFmt w:val="bullet"/>
      <w:pStyle w:val="Bulletedlist2"/>
      <w:lvlText w:val=""/>
      <w:lvlJc w:val="left"/>
      <w:pPr>
        <w:ind w:left="1267" w:hanging="367"/>
      </w:pPr>
      <w:rPr>
        <w:rFonts w:ascii="Symbol" w:hAnsi="Symbol" w:hint="default"/>
        <w:color w:val="auto"/>
      </w:rPr>
    </w:lvl>
    <w:lvl w:ilvl="2">
      <w:start w:val="1"/>
      <w:numFmt w:val="bullet"/>
      <w:lvlText w:val=""/>
      <w:lvlJc w:val="left"/>
      <w:pPr>
        <w:ind w:left="1627" w:hanging="360"/>
      </w:pPr>
      <w:rPr>
        <w:rFonts w:ascii="Symbol" w:hAnsi="Symbol" w:hint="default"/>
        <w:color w:val="auto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398B509E"/>
    <w:multiLevelType w:val="hybridMultilevel"/>
    <w:tmpl w:val="186AD8AA"/>
    <w:lvl w:ilvl="0" w:tplc="040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" w15:restartNumberingAfterBreak="0">
    <w:nsid w:val="44360385"/>
    <w:multiLevelType w:val="multilevel"/>
    <w:tmpl w:val="F8BC074A"/>
    <w:lvl w:ilvl="0">
      <w:start w:val="1"/>
      <w:numFmt w:val="decimal"/>
      <w:pStyle w:val="berschrift1"/>
      <w:lvlText w:val="%1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4CB33458"/>
    <w:multiLevelType w:val="multilevel"/>
    <w:tmpl w:val="316AF80A"/>
    <w:lvl w:ilvl="0">
      <w:start w:val="1"/>
      <w:numFmt w:val="bullet"/>
      <w:lvlText w:val=""/>
      <w:lvlJc w:val="left"/>
      <w:pPr>
        <w:ind w:left="907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"/>
      <w:lvlJc w:val="left"/>
      <w:pPr>
        <w:ind w:left="1267" w:hanging="360"/>
      </w:pPr>
      <w:rPr>
        <w:rFonts w:ascii="Symbol" w:hAnsi="Symbol" w:hint="default"/>
        <w:color w:val="auto"/>
      </w:rPr>
    </w:lvl>
    <w:lvl w:ilvl="2">
      <w:start w:val="1"/>
      <w:numFmt w:val="bullet"/>
      <w:pStyle w:val="Bulletedlist3"/>
      <w:lvlText w:val="o"/>
      <w:lvlJc w:val="left"/>
      <w:pPr>
        <w:ind w:left="1627" w:hanging="360"/>
      </w:pPr>
      <w:rPr>
        <w:rFonts w:ascii="Courier New" w:hAnsi="Courier New"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577E450C"/>
    <w:multiLevelType w:val="multilevel"/>
    <w:tmpl w:val="DAD823C8"/>
    <w:lvl w:ilvl="0">
      <w:start w:val="1"/>
      <w:numFmt w:val="decimal"/>
      <w:pStyle w:val="Liste"/>
      <w:lvlText w:val="%1)"/>
      <w:lvlJc w:val="left"/>
      <w:pPr>
        <w:ind w:left="893" w:hanging="360"/>
      </w:pPr>
      <w:rPr>
        <w:rFonts w:hint="default"/>
      </w:rPr>
    </w:lvl>
    <w:lvl w:ilvl="1">
      <w:start w:val="1"/>
      <w:numFmt w:val="lowerLetter"/>
      <w:pStyle w:val="Liste2"/>
      <w:lvlText w:val="%2)"/>
      <w:lvlJc w:val="left"/>
      <w:pPr>
        <w:ind w:left="1253" w:hanging="360"/>
      </w:pPr>
      <w:rPr>
        <w:rFonts w:hint="default"/>
      </w:rPr>
    </w:lvl>
    <w:lvl w:ilvl="2">
      <w:start w:val="1"/>
      <w:numFmt w:val="lowerRoman"/>
      <w:pStyle w:val="Liste3"/>
      <w:lvlText w:val="%3)"/>
      <w:lvlJc w:val="left"/>
      <w:pPr>
        <w:ind w:left="1613" w:hanging="360"/>
      </w:pPr>
      <w:rPr>
        <w:rFonts w:hint="default"/>
      </w:rPr>
    </w:lvl>
    <w:lvl w:ilvl="3">
      <w:start w:val="1"/>
      <w:numFmt w:val="decimal"/>
      <w:pStyle w:val="Liste4"/>
      <w:lvlText w:val="(%4)"/>
      <w:lvlJc w:val="left"/>
      <w:pPr>
        <w:ind w:left="1973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3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69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5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1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773" w:hanging="360"/>
      </w:pPr>
      <w:rPr>
        <w:rFonts w:hint="default"/>
      </w:rPr>
    </w:lvl>
  </w:abstractNum>
  <w:abstractNum w:abstractNumId="5" w15:restartNumberingAfterBreak="0">
    <w:nsid w:val="63946BF2"/>
    <w:multiLevelType w:val="hybridMultilevel"/>
    <w:tmpl w:val="B29206E6"/>
    <w:lvl w:ilvl="0" w:tplc="3A543BC0">
      <w:start w:val="5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036349">
    <w:abstractNumId w:val="2"/>
  </w:num>
  <w:num w:numId="2" w16cid:durableId="1419474191">
    <w:abstractNumId w:val="0"/>
  </w:num>
  <w:num w:numId="3" w16cid:durableId="1384669968">
    <w:abstractNumId w:val="3"/>
  </w:num>
  <w:num w:numId="4" w16cid:durableId="995500603">
    <w:abstractNumId w:val="4"/>
  </w:num>
  <w:num w:numId="5" w16cid:durableId="1350596527">
    <w:abstractNumId w:val="1"/>
  </w:num>
  <w:num w:numId="6" w16cid:durableId="1006713476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saveSubsetFonts/>
  <w:proofState w:spelling="clean"/>
  <w:attachedTemplate r:id="rId1"/>
  <w:stylePaneFormatFilter w:val="5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2A5F"/>
    <w:rsid w:val="00002867"/>
    <w:rsid w:val="00005BA6"/>
    <w:rsid w:val="00007689"/>
    <w:rsid w:val="00010B37"/>
    <w:rsid w:val="000115DF"/>
    <w:rsid w:val="00012D1C"/>
    <w:rsid w:val="00013CA9"/>
    <w:rsid w:val="00016342"/>
    <w:rsid w:val="00017B89"/>
    <w:rsid w:val="00020141"/>
    <w:rsid w:val="00022D0C"/>
    <w:rsid w:val="00022D2F"/>
    <w:rsid w:val="000250FA"/>
    <w:rsid w:val="0002705B"/>
    <w:rsid w:val="000312B0"/>
    <w:rsid w:val="00035A5E"/>
    <w:rsid w:val="00035E60"/>
    <w:rsid w:val="000362AE"/>
    <w:rsid w:val="0004170D"/>
    <w:rsid w:val="00041725"/>
    <w:rsid w:val="00050470"/>
    <w:rsid w:val="00050604"/>
    <w:rsid w:val="0005589B"/>
    <w:rsid w:val="00056667"/>
    <w:rsid w:val="00060070"/>
    <w:rsid w:val="000602BE"/>
    <w:rsid w:val="000631A3"/>
    <w:rsid w:val="000631E4"/>
    <w:rsid w:val="00065993"/>
    <w:rsid w:val="00066E59"/>
    <w:rsid w:val="0007263F"/>
    <w:rsid w:val="00074C5C"/>
    <w:rsid w:val="0007574D"/>
    <w:rsid w:val="00076BAD"/>
    <w:rsid w:val="000775EE"/>
    <w:rsid w:val="00077A16"/>
    <w:rsid w:val="00081ACD"/>
    <w:rsid w:val="00081C6A"/>
    <w:rsid w:val="000822DD"/>
    <w:rsid w:val="00082E1F"/>
    <w:rsid w:val="0008327B"/>
    <w:rsid w:val="00083361"/>
    <w:rsid w:val="00083C2E"/>
    <w:rsid w:val="00084844"/>
    <w:rsid w:val="00086647"/>
    <w:rsid w:val="00087750"/>
    <w:rsid w:val="000903B3"/>
    <w:rsid w:val="000912C2"/>
    <w:rsid w:val="00091A6F"/>
    <w:rsid w:val="000922E8"/>
    <w:rsid w:val="00093D00"/>
    <w:rsid w:val="0009469C"/>
    <w:rsid w:val="00095DCD"/>
    <w:rsid w:val="00097ED4"/>
    <w:rsid w:val="000A103C"/>
    <w:rsid w:val="000A4B0D"/>
    <w:rsid w:val="000A730A"/>
    <w:rsid w:val="000B1303"/>
    <w:rsid w:val="000B1356"/>
    <w:rsid w:val="000B21B4"/>
    <w:rsid w:val="000B4BDE"/>
    <w:rsid w:val="000B65EB"/>
    <w:rsid w:val="000B7626"/>
    <w:rsid w:val="000C0583"/>
    <w:rsid w:val="000C1069"/>
    <w:rsid w:val="000C3BDB"/>
    <w:rsid w:val="000C5078"/>
    <w:rsid w:val="000C55B8"/>
    <w:rsid w:val="000C576E"/>
    <w:rsid w:val="000C6B18"/>
    <w:rsid w:val="000D09B5"/>
    <w:rsid w:val="000E0E10"/>
    <w:rsid w:val="000E300D"/>
    <w:rsid w:val="000E3639"/>
    <w:rsid w:val="000E4416"/>
    <w:rsid w:val="000E5179"/>
    <w:rsid w:val="000E77CD"/>
    <w:rsid w:val="000F0AC8"/>
    <w:rsid w:val="000F3E6E"/>
    <w:rsid w:val="000F7AA1"/>
    <w:rsid w:val="001023A3"/>
    <w:rsid w:val="00102B9B"/>
    <w:rsid w:val="00105121"/>
    <w:rsid w:val="0010622A"/>
    <w:rsid w:val="00113DAC"/>
    <w:rsid w:val="00114533"/>
    <w:rsid w:val="001163A3"/>
    <w:rsid w:val="001170B0"/>
    <w:rsid w:val="001203E1"/>
    <w:rsid w:val="00121A1A"/>
    <w:rsid w:val="00122D17"/>
    <w:rsid w:val="00123607"/>
    <w:rsid w:val="00124BE3"/>
    <w:rsid w:val="00125091"/>
    <w:rsid w:val="00126933"/>
    <w:rsid w:val="00127C71"/>
    <w:rsid w:val="0013096B"/>
    <w:rsid w:val="00130CD6"/>
    <w:rsid w:val="0013239D"/>
    <w:rsid w:val="00132E3E"/>
    <w:rsid w:val="00133CAA"/>
    <w:rsid w:val="00135F03"/>
    <w:rsid w:val="00136321"/>
    <w:rsid w:val="00136FD1"/>
    <w:rsid w:val="0013786D"/>
    <w:rsid w:val="00141D52"/>
    <w:rsid w:val="00141E7E"/>
    <w:rsid w:val="00142434"/>
    <w:rsid w:val="001430FF"/>
    <w:rsid w:val="0014412D"/>
    <w:rsid w:val="00144853"/>
    <w:rsid w:val="001455FB"/>
    <w:rsid w:val="001469BC"/>
    <w:rsid w:val="001469CB"/>
    <w:rsid w:val="001518BE"/>
    <w:rsid w:val="00152693"/>
    <w:rsid w:val="0015433F"/>
    <w:rsid w:val="001550FF"/>
    <w:rsid w:val="00156467"/>
    <w:rsid w:val="00157611"/>
    <w:rsid w:val="00157DCE"/>
    <w:rsid w:val="00157F01"/>
    <w:rsid w:val="00160B2E"/>
    <w:rsid w:val="00161005"/>
    <w:rsid w:val="001632F5"/>
    <w:rsid w:val="0016476A"/>
    <w:rsid w:val="00166E22"/>
    <w:rsid w:val="00170AE1"/>
    <w:rsid w:val="00171F74"/>
    <w:rsid w:val="0017209F"/>
    <w:rsid w:val="00172E86"/>
    <w:rsid w:val="00173F9F"/>
    <w:rsid w:val="001741B0"/>
    <w:rsid w:val="001768EA"/>
    <w:rsid w:val="00180000"/>
    <w:rsid w:val="00180B10"/>
    <w:rsid w:val="0018165F"/>
    <w:rsid w:val="00182A7A"/>
    <w:rsid w:val="00183B55"/>
    <w:rsid w:val="0018475E"/>
    <w:rsid w:val="00186A86"/>
    <w:rsid w:val="00186C6F"/>
    <w:rsid w:val="00187C87"/>
    <w:rsid w:val="00191AC8"/>
    <w:rsid w:val="00193CF5"/>
    <w:rsid w:val="001945DA"/>
    <w:rsid w:val="001A33F1"/>
    <w:rsid w:val="001A625D"/>
    <w:rsid w:val="001B0EF5"/>
    <w:rsid w:val="001B1D08"/>
    <w:rsid w:val="001B257D"/>
    <w:rsid w:val="001B3421"/>
    <w:rsid w:val="001B4D59"/>
    <w:rsid w:val="001B76DA"/>
    <w:rsid w:val="001B7A70"/>
    <w:rsid w:val="001C067B"/>
    <w:rsid w:val="001C46EA"/>
    <w:rsid w:val="001C678B"/>
    <w:rsid w:val="001D5337"/>
    <w:rsid w:val="001E01D5"/>
    <w:rsid w:val="001E17F4"/>
    <w:rsid w:val="001E4FC0"/>
    <w:rsid w:val="001E55C3"/>
    <w:rsid w:val="001E5C5F"/>
    <w:rsid w:val="001E61B1"/>
    <w:rsid w:val="001E7CC3"/>
    <w:rsid w:val="001F041F"/>
    <w:rsid w:val="001F164E"/>
    <w:rsid w:val="001F21BD"/>
    <w:rsid w:val="001F2840"/>
    <w:rsid w:val="001F3175"/>
    <w:rsid w:val="001F5E46"/>
    <w:rsid w:val="001F72E6"/>
    <w:rsid w:val="00200B81"/>
    <w:rsid w:val="00202BF0"/>
    <w:rsid w:val="0020313F"/>
    <w:rsid w:val="00204396"/>
    <w:rsid w:val="00205040"/>
    <w:rsid w:val="002057CA"/>
    <w:rsid w:val="002072C1"/>
    <w:rsid w:val="00207A55"/>
    <w:rsid w:val="00210C8F"/>
    <w:rsid w:val="00211552"/>
    <w:rsid w:val="00212650"/>
    <w:rsid w:val="002205AC"/>
    <w:rsid w:val="00223622"/>
    <w:rsid w:val="0022473C"/>
    <w:rsid w:val="00225509"/>
    <w:rsid w:val="00226667"/>
    <w:rsid w:val="00232056"/>
    <w:rsid w:val="00233861"/>
    <w:rsid w:val="00235133"/>
    <w:rsid w:val="0023516C"/>
    <w:rsid w:val="00235E9E"/>
    <w:rsid w:val="002379D3"/>
    <w:rsid w:val="00237B99"/>
    <w:rsid w:val="002404A5"/>
    <w:rsid w:val="00240A51"/>
    <w:rsid w:val="00240BE7"/>
    <w:rsid w:val="002427B3"/>
    <w:rsid w:val="0024384A"/>
    <w:rsid w:val="00245D8E"/>
    <w:rsid w:val="00245E75"/>
    <w:rsid w:val="002541B6"/>
    <w:rsid w:val="00260CEC"/>
    <w:rsid w:val="00262300"/>
    <w:rsid w:val="002629E8"/>
    <w:rsid w:val="00262CFF"/>
    <w:rsid w:val="00264F2F"/>
    <w:rsid w:val="00264FB6"/>
    <w:rsid w:val="002659C6"/>
    <w:rsid w:val="002700C0"/>
    <w:rsid w:val="002773FA"/>
    <w:rsid w:val="00277F3B"/>
    <w:rsid w:val="002873D9"/>
    <w:rsid w:val="00290B6C"/>
    <w:rsid w:val="00290C07"/>
    <w:rsid w:val="00291977"/>
    <w:rsid w:val="00294B06"/>
    <w:rsid w:val="00295333"/>
    <w:rsid w:val="002959A3"/>
    <w:rsid w:val="00296419"/>
    <w:rsid w:val="002A05D2"/>
    <w:rsid w:val="002A0A06"/>
    <w:rsid w:val="002A3431"/>
    <w:rsid w:val="002B078B"/>
    <w:rsid w:val="002B0E1A"/>
    <w:rsid w:val="002B3924"/>
    <w:rsid w:val="002B477E"/>
    <w:rsid w:val="002C41EF"/>
    <w:rsid w:val="002C459C"/>
    <w:rsid w:val="002C5869"/>
    <w:rsid w:val="002C7D1F"/>
    <w:rsid w:val="002D1E08"/>
    <w:rsid w:val="002D64A7"/>
    <w:rsid w:val="002D7025"/>
    <w:rsid w:val="002E04F0"/>
    <w:rsid w:val="002E36E3"/>
    <w:rsid w:val="002E5992"/>
    <w:rsid w:val="002F079A"/>
    <w:rsid w:val="002F0E1E"/>
    <w:rsid w:val="002F4437"/>
    <w:rsid w:val="002F6EAE"/>
    <w:rsid w:val="002F7A9E"/>
    <w:rsid w:val="00303038"/>
    <w:rsid w:val="0030400E"/>
    <w:rsid w:val="0030493E"/>
    <w:rsid w:val="00305274"/>
    <w:rsid w:val="00310570"/>
    <w:rsid w:val="00312F20"/>
    <w:rsid w:val="003148F5"/>
    <w:rsid w:val="0031675B"/>
    <w:rsid w:val="00321031"/>
    <w:rsid w:val="0032146F"/>
    <w:rsid w:val="003219B3"/>
    <w:rsid w:val="0032371D"/>
    <w:rsid w:val="00330143"/>
    <w:rsid w:val="0033022C"/>
    <w:rsid w:val="00342927"/>
    <w:rsid w:val="00342FF2"/>
    <w:rsid w:val="003436A6"/>
    <w:rsid w:val="00344ABB"/>
    <w:rsid w:val="003477AE"/>
    <w:rsid w:val="00347F5C"/>
    <w:rsid w:val="0035498A"/>
    <w:rsid w:val="0035719F"/>
    <w:rsid w:val="00362F66"/>
    <w:rsid w:val="00363580"/>
    <w:rsid w:val="00364D1F"/>
    <w:rsid w:val="0037001D"/>
    <w:rsid w:val="00373213"/>
    <w:rsid w:val="003732CC"/>
    <w:rsid w:val="00373D30"/>
    <w:rsid w:val="00375104"/>
    <w:rsid w:val="00375840"/>
    <w:rsid w:val="00377C95"/>
    <w:rsid w:val="00380DB1"/>
    <w:rsid w:val="0038188B"/>
    <w:rsid w:val="0038464F"/>
    <w:rsid w:val="00384D02"/>
    <w:rsid w:val="00385269"/>
    <w:rsid w:val="00385705"/>
    <w:rsid w:val="00386DA7"/>
    <w:rsid w:val="00387A45"/>
    <w:rsid w:val="0039435B"/>
    <w:rsid w:val="00394D6E"/>
    <w:rsid w:val="003A0D73"/>
    <w:rsid w:val="003A104E"/>
    <w:rsid w:val="003A5CA6"/>
    <w:rsid w:val="003A70FF"/>
    <w:rsid w:val="003B14CC"/>
    <w:rsid w:val="003B263A"/>
    <w:rsid w:val="003B33F9"/>
    <w:rsid w:val="003B3479"/>
    <w:rsid w:val="003B4230"/>
    <w:rsid w:val="003B56A8"/>
    <w:rsid w:val="003B5AED"/>
    <w:rsid w:val="003B6667"/>
    <w:rsid w:val="003C009F"/>
    <w:rsid w:val="003C0A1F"/>
    <w:rsid w:val="003C10F6"/>
    <w:rsid w:val="003C14A9"/>
    <w:rsid w:val="003C1CF8"/>
    <w:rsid w:val="003C2970"/>
    <w:rsid w:val="003C3428"/>
    <w:rsid w:val="003C63E0"/>
    <w:rsid w:val="003C7B8E"/>
    <w:rsid w:val="003D0B07"/>
    <w:rsid w:val="003D3CFE"/>
    <w:rsid w:val="003D7D61"/>
    <w:rsid w:val="003E2769"/>
    <w:rsid w:val="003E6DC1"/>
    <w:rsid w:val="003E75F9"/>
    <w:rsid w:val="003E7D63"/>
    <w:rsid w:val="003F050F"/>
    <w:rsid w:val="003F18B7"/>
    <w:rsid w:val="003F32F4"/>
    <w:rsid w:val="003F3A22"/>
    <w:rsid w:val="003F448A"/>
    <w:rsid w:val="003F6EF3"/>
    <w:rsid w:val="004009F1"/>
    <w:rsid w:val="004013AC"/>
    <w:rsid w:val="00402708"/>
    <w:rsid w:val="004033AC"/>
    <w:rsid w:val="004056C4"/>
    <w:rsid w:val="0040592F"/>
    <w:rsid w:val="00405ED7"/>
    <w:rsid w:val="004069B2"/>
    <w:rsid w:val="00411DAC"/>
    <w:rsid w:val="00412763"/>
    <w:rsid w:val="00412DD2"/>
    <w:rsid w:val="00413C5A"/>
    <w:rsid w:val="00417877"/>
    <w:rsid w:val="00420BCA"/>
    <w:rsid w:val="00420D85"/>
    <w:rsid w:val="0042216A"/>
    <w:rsid w:val="004258C0"/>
    <w:rsid w:val="00427FEA"/>
    <w:rsid w:val="00434F0F"/>
    <w:rsid w:val="0043685D"/>
    <w:rsid w:val="00437B6D"/>
    <w:rsid w:val="00442154"/>
    <w:rsid w:val="004455E2"/>
    <w:rsid w:val="0044674A"/>
    <w:rsid w:val="0044764A"/>
    <w:rsid w:val="00451403"/>
    <w:rsid w:val="004521A1"/>
    <w:rsid w:val="004536F6"/>
    <w:rsid w:val="004545FC"/>
    <w:rsid w:val="00454856"/>
    <w:rsid w:val="0045623F"/>
    <w:rsid w:val="00460579"/>
    <w:rsid w:val="004617C0"/>
    <w:rsid w:val="00464222"/>
    <w:rsid w:val="0046459A"/>
    <w:rsid w:val="0047068B"/>
    <w:rsid w:val="00473EA1"/>
    <w:rsid w:val="004764E7"/>
    <w:rsid w:val="00477BC2"/>
    <w:rsid w:val="004832BE"/>
    <w:rsid w:val="004863A9"/>
    <w:rsid w:val="00492493"/>
    <w:rsid w:val="00493364"/>
    <w:rsid w:val="0049363B"/>
    <w:rsid w:val="00495C9A"/>
    <w:rsid w:val="004965E2"/>
    <w:rsid w:val="00496D39"/>
    <w:rsid w:val="00497A18"/>
    <w:rsid w:val="004A0865"/>
    <w:rsid w:val="004A0B34"/>
    <w:rsid w:val="004A2106"/>
    <w:rsid w:val="004A3BB2"/>
    <w:rsid w:val="004A422C"/>
    <w:rsid w:val="004A4C10"/>
    <w:rsid w:val="004A60B4"/>
    <w:rsid w:val="004A61E8"/>
    <w:rsid w:val="004B018F"/>
    <w:rsid w:val="004B0DF4"/>
    <w:rsid w:val="004B31B1"/>
    <w:rsid w:val="004B3A7E"/>
    <w:rsid w:val="004B6678"/>
    <w:rsid w:val="004B67DC"/>
    <w:rsid w:val="004B7BC5"/>
    <w:rsid w:val="004C01BE"/>
    <w:rsid w:val="004C17D5"/>
    <w:rsid w:val="004C2425"/>
    <w:rsid w:val="004C310E"/>
    <w:rsid w:val="004C5F14"/>
    <w:rsid w:val="004D06B1"/>
    <w:rsid w:val="004D1C5F"/>
    <w:rsid w:val="004D6460"/>
    <w:rsid w:val="004D6A5C"/>
    <w:rsid w:val="004D7E04"/>
    <w:rsid w:val="004D7EE4"/>
    <w:rsid w:val="004E1ECD"/>
    <w:rsid w:val="004E563C"/>
    <w:rsid w:val="004E78DE"/>
    <w:rsid w:val="004F08F7"/>
    <w:rsid w:val="004F7C9A"/>
    <w:rsid w:val="00500534"/>
    <w:rsid w:val="00501039"/>
    <w:rsid w:val="005025A4"/>
    <w:rsid w:val="00504EDF"/>
    <w:rsid w:val="0051091F"/>
    <w:rsid w:val="00510C10"/>
    <w:rsid w:val="00512F69"/>
    <w:rsid w:val="00515DC9"/>
    <w:rsid w:val="0052112B"/>
    <w:rsid w:val="0052129C"/>
    <w:rsid w:val="00530C72"/>
    <w:rsid w:val="00532A7B"/>
    <w:rsid w:val="00533C08"/>
    <w:rsid w:val="00537112"/>
    <w:rsid w:val="0053768F"/>
    <w:rsid w:val="00541407"/>
    <w:rsid w:val="005429B9"/>
    <w:rsid w:val="005455FC"/>
    <w:rsid w:val="005464A3"/>
    <w:rsid w:val="00547F05"/>
    <w:rsid w:val="0055256B"/>
    <w:rsid w:val="00552ED3"/>
    <w:rsid w:val="00555979"/>
    <w:rsid w:val="00557802"/>
    <w:rsid w:val="005604BB"/>
    <w:rsid w:val="005617BB"/>
    <w:rsid w:val="00561980"/>
    <w:rsid w:val="005637EB"/>
    <w:rsid w:val="0056455F"/>
    <w:rsid w:val="0056651E"/>
    <w:rsid w:val="00575D6A"/>
    <w:rsid w:val="005769B4"/>
    <w:rsid w:val="00581813"/>
    <w:rsid w:val="0058195F"/>
    <w:rsid w:val="005828F0"/>
    <w:rsid w:val="005832E0"/>
    <w:rsid w:val="00584A37"/>
    <w:rsid w:val="00584B43"/>
    <w:rsid w:val="00586320"/>
    <w:rsid w:val="00590FA8"/>
    <w:rsid w:val="00591FA7"/>
    <w:rsid w:val="00594BBC"/>
    <w:rsid w:val="00594D3E"/>
    <w:rsid w:val="00596903"/>
    <w:rsid w:val="005A182C"/>
    <w:rsid w:val="005A3086"/>
    <w:rsid w:val="005B149F"/>
    <w:rsid w:val="005B2731"/>
    <w:rsid w:val="005B5EC8"/>
    <w:rsid w:val="005B6DA7"/>
    <w:rsid w:val="005B6FB0"/>
    <w:rsid w:val="005B73C5"/>
    <w:rsid w:val="005C0FAF"/>
    <w:rsid w:val="005C2AEE"/>
    <w:rsid w:val="005C49D6"/>
    <w:rsid w:val="005C6C26"/>
    <w:rsid w:val="005C7A0B"/>
    <w:rsid w:val="005D0724"/>
    <w:rsid w:val="005D2FA2"/>
    <w:rsid w:val="005D31A4"/>
    <w:rsid w:val="005D35D0"/>
    <w:rsid w:val="005D5B4D"/>
    <w:rsid w:val="005E01AE"/>
    <w:rsid w:val="005E1ACE"/>
    <w:rsid w:val="005E1F0E"/>
    <w:rsid w:val="005E2194"/>
    <w:rsid w:val="005E3466"/>
    <w:rsid w:val="005E4C9E"/>
    <w:rsid w:val="005E679E"/>
    <w:rsid w:val="005E722E"/>
    <w:rsid w:val="005E7A8E"/>
    <w:rsid w:val="005F09B2"/>
    <w:rsid w:val="005F4481"/>
    <w:rsid w:val="00600371"/>
    <w:rsid w:val="0060086F"/>
    <w:rsid w:val="00602004"/>
    <w:rsid w:val="00603687"/>
    <w:rsid w:val="00604F0E"/>
    <w:rsid w:val="00604F63"/>
    <w:rsid w:val="00605685"/>
    <w:rsid w:val="00614B3B"/>
    <w:rsid w:val="00616EC1"/>
    <w:rsid w:val="00623D53"/>
    <w:rsid w:val="006243FD"/>
    <w:rsid w:val="0062629D"/>
    <w:rsid w:val="006275A0"/>
    <w:rsid w:val="00636AAF"/>
    <w:rsid w:val="00637D58"/>
    <w:rsid w:val="00641277"/>
    <w:rsid w:val="0064168E"/>
    <w:rsid w:val="00643297"/>
    <w:rsid w:val="0064344B"/>
    <w:rsid w:val="00644961"/>
    <w:rsid w:val="006512E7"/>
    <w:rsid w:val="00653E20"/>
    <w:rsid w:val="00654903"/>
    <w:rsid w:val="006562E9"/>
    <w:rsid w:val="006566A8"/>
    <w:rsid w:val="0065756A"/>
    <w:rsid w:val="00657A6A"/>
    <w:rsid w:val="00665DBC"/>
    <w:rsid w:val="00666C08"/>
    <w:rsid w:val="00673151"/>
    <w:rsid w:val="006745D8"/>
    <w:rsid w:val="0067673F"/>
    <w:rsid w:val="0068134A"/>
    <w:rsid w:val="0068349D"/>
    <w:rsid w:val="006851EB"/>
    <w:rsid w:val="00685DD5"/>
    <w:rsid w:val="006879E9"/>
    <w:rsid w:val="006925BA"/>
    <w:rsid w:val="00693AA4"/>
    <w:rsid w:val="00694C9D"/>
    <w:rsid w:val="00696916"/>
    <w:rsid w:val="006A1C24"/>
    <w:rsid w:val="006A23C0"/>
    <w:rsid w:val="006A384F"/>
    <w:rsid w:val="006A3DAB"/>
    <w:rsid w:val="006A3E6E"/>
    <w:rsid w:val="006A650C"/>
    <w:rsid w:val="006B1AC0"/>
    <w:rsid w:val="006B3194"/>
    <w:rsid w:val="006C1521"/>
    <w:rsid w:val="006D0FF9"/>
    <w:rsid w:val="006D1491"/>
    <w:rsid w:val="006D21EA"/>
    <w:rsid w:val="006D3534"/>
    <w:rsid w:val="006D462F"/>
    <w:rsid w:val="006D5210"/>
    <w:rsid w:val="006D639E"/>
    <w:rsid w:val="006D6466"/>
    <w:rsid w:val="006E108A"/>
    <w:rsid w:val="006E2994"/>
    <w:rsid w:val="006E3D69"/>
    <w:rsid w:val="006E5EAA"/>
    <w:rsid w:val="006F0F06"/>
    <w:rsid w:val="006F224A"/>
    <w:rsid w:val="006F632B"/>
    <w:rsid w:val="007001EC"/>
    <w:rsid w:val="00700FD3"/>
    <w:rsid w:val="0070280C"/>
    <w:rsid w:val="007031CC"/>
    <w:rsid w:val="007055EC"/>
    <w:rsid w:val="007078DB"/>
    <w:rsid w:val="00712360"/>
    <w:rsid w:val="00714989"/>
    <w:rsid w:val="00716C38"/>
    <w:rsid w:val="007171C7"/>
    <w:rsid w:val="00723A82"/>
    <w:rsid w:val="007258F8"/>
    <w:rsid w:val="0072743D"/>
    <w:rsid w:val="00734015"/>
    <w:rsid w:val="0073460A"/>
    <w:rsid w:val="00740564"/>
    <w:rsid w:val="00742DB2"/>
    <w:rsid w:val="00744079"/>
    <w:rsid w:val="007450A0"/>
    <w:rsid w:val="00745770"/>
    <w:rsid w:val="007457B8"/>
    <w:rsid w:val="00750D90"/>
    <w:rsid w:val="007512E5"/>
    <w:rsid w:val="0075171A"/>
    <w:rsid w:val="007541CC"/>
    <w:rsid w:val="00755559"/>
    <w:rsid w:val="007564B9"/>
    <w:rsid w:val="00760F9E"/>
    <w:rsid w:val="00763109"/>
    <w:rsid w:val="00764D6A"/>
    <w:rsid w:val="00770634"/>
    <w:rsid w:val="00772D7E"/>
    <w:rsid w:val="00773F0F"/>
    <w:rsid w:val="00774088"/>
    <w:rsid w:val="007745EF"/>
    <w:rsid w:val="00777323"/>
    <w:rsid w:val="00777B21"/>
    <w:rsid w:val="00781612"/>
    <w:rsid w:val="00781D84"/>
    <w:rsid w:val="00782156"/>
    <w:rsid w:val="00782804"/>
    <w:rsid w:val="0078508B"/>
    <w:rsid w:val="00785D09"/>
    <w:rsid w:val="00785DF4"/>
    <w:rsid w:val="00787AD2"/>
    <w:rsid w:val="007922C8"/>
    <w:rsid w:val="00796244"/>
    <w:rsid w:val="007A1210"/>
    <w:rsid w:val="007A18C4"/>
    <w:rsid w:val="007A268B"/>
    <w:rsid w:val="007A2D3B"/>
    <w:rsid w:val="007A2F60"/>
    <w:rsid w:val="007A3713"/>
    <w:rsid w:val="007A7BBB"/>
    <w:rsid w:val="007B1517"/>
    <w:rsid w:val="007B4E57"/>
    <w:rsid w:val="007B5163"/>
    <w:rsid w:val="007B63CF"/>
    <w:rsid w:val="007C07E0"/>
    <w:rsid w:val="007C5242"/>
    <w:rsid w:val="007C636D"/>
    <w:rsid w:val="007C6E0C"/>
    <w:rsid w:val="007C6E80"/>
    <w:rsid w:val="007D1E9D"/>
    <w:rsid w:val="007D4693"/>
    <w:rsid w:val="007E1F98"/>
    <w:rsid w:val="007E3099"/>
    <w:rsid w:val="007E31EF"/>
    <w:rsid w:val="007E4094"/>
    <w:rsid w:val="007E6266"/>
    <w:rsid w:val="007E7236"/>
    <w:rsid w:val="007F10E8"/>
    <w:rsid w:val="007F2360"/>
    <w:rsid w:val="007F361E"/>
    <w:rsid w:val="007F5C40"/>
    <w:rsid w:val="007F7411"/>
    <w:rsid w:val="008015C3"/>
    <w:rsid w:val="00802308"/>
    <w:rsid w:val="00803145"/>
    <w:rsid w:val="00803DC3"/>
    <w:rsid w:val="00805D16"/>
    <w:rsid w:val="00810527"/>
    <w:rsid w:val="00811058"/>
    <w:rsid w:val="00814E0C"/>
    <w:rsid w:val="00820B3E"/>
    <w:rsid w:val="00822A14"/>
    <w:rsid w:val="00823DA2"/>
    <w:rsid w:val="00825AFA"/>
    <w:rsid w:val="00827DC5"/>
    <w:rsid w:val="00831FA8"/>
    <w:rsid w:val="00835198"/>
    <w:rsid w:val="00835406"/>
    <w:rsid w:val="00841FD5"/>
    <w:rsid w:val="0084620B"/>
    <w:rsid w:val="008507D6"/>
    <w:rsid w:val="00852936"/>
    <w:rsid w:val="00852E0E"/>
    <w:rsid w:val="00860DB0"/>
    <w:rsid w:val="0086768C"/>
    <w:rsid w:val="00871B5D"/>
    <w:rsid w:val="00873348"/>
    <w:rsid w:val="008745C3"/>
    <w:rsid w:val="008751EC"/>
    <w:rsid w:val="00875E12"/>
    <w:rsid w:val="00876461"/>
    <w:rsid w:val="008777ED"/>
    <w:rsid w:val="00881940"/>
    <w:rsid w:val="00883603"/>
    <w:rsid w:val="00887371"/>
    <w:rsid w:val="008910E4"/>
    <w:rsid w:val="008918A5"/>
    <w:rsid w:val="00891B3B"/>
    <w:rsid w:val="00892534"/>
    <w:rsid w:val="00893D08"/>
    <w:rsid w:val="008940DF"/>
    <w:rsid w:val="00894116"/>
    <w:rsid w:val="00895B35"/>
    <w:rsid w:val="00897870"/>
    <w:rsid w:val="008A3AB1"/>
    <w:rsid w:val="008A5F34"/>
    <w:rsid w:val="008A6A36"/>
    <w:rsid w:val="008B1C54"/>
    <w:rsid w:val="008B582A"/>
    <w:rsid w:val="008B69A7"/>
    <w:rsid w:val="008C1EB1"/>
    <w:rsid w:val="008C20C1"/>
    <w:rsid w:val="008C36A0"/>
    <w:rsid w:val="008C4063"/>
    <w:rsid w:val="008D2CD9"/>
    <w:rsid w:val="008D305D"/>
    <w:rsid w:val="008E0831"/>
    <w:rsid w:val="008E1118"/>
    <w:rsid w:val="008E2C7B"/>
    <w:rsid w:val="008E39C1"/>
    <w:rsid w:val="008E4E60"/>
    <w:rsid w:val="008E71B2"/>
    <w:rsid w:val="008F0498"/>
    <w:rsid w:val="008F684F"/>
    <w:rsid w:val="008F68FB"/>
    <w:rsid w:val="008F765E"/>
    <w:rsid w:val="00900F81"/>
    <w:rsid w:val="009010B2"/>
    <w:rsid w:val="00901632"/>
    <w:rsid w:val="00902FB8"/>
    <w:rsid w:val="009033CA"/>
    <w:rsid w:val="009048AD"/>
    <w:rsid w:val="00905C34"/>
    <w:rsid w:val="00907415"/>
    <w:rsid w:val="0091311E"/>
    <w:rsid w:val="00914108"/>
    <w:rsid w:val="00914176"/>
    <w:rsid w:val="009142E0"/>
    <w:rsid w:val="009150BA"/>
    <w:rsid w:val="00915868"/>
    <w:rsid w:val="009167C1"/>
    <w:rsid w:val="00917E6E"/>
    <w:rsid w:val="00920C1E"/>
    <w:rsid w:val="0092361D"/>
    <w:rsid w:val="00923648"/>
    <w:rsid w:val="00924273"/>
    <w:rsid w:val="009267DD"/>
    <w:rsid w:val="009322B7"/>
    <w:rsid w:val="00934444"/>
    <w:rsid w:val="00934CF9"/>
    <w:rsid w:val="00934FD6"/>
    <w:rsid w:val="00937A0C"/>
    <w:rsid w:val="00940A1D"/>
    <w:rsid w:val="00940C98"/>
    <w:rsid w:val="00942454"/>
    <w:rsid w:val="00950384"/>
    <w:rsid w:val="0095075E"/>
    <w:rsid w:val="00953EE7"/>
    <w:rsid w:val="009549DD"/>
    <w:rsid w:val="00956FC2"/>
    <w:rsid w:val="00961732"/>
    <w:rsid w:val="00962396"/>
    <w:rsid w:val="00962CF8"/>
    <w:rsid w:val="009634AB"/>
    <w:rsid w:val="00966B1B"/>
    <w:rsid w:val="00966FEC"/>
    <w:rsid w:val="00967653"/>
    <w:rsid w:val="009709AE"/>
    <w:rsid w:val="00973388"/>
    <w:rsid w:val="00973D5B"/>
    <w:rsid w:val="00974B49"/>
    <w:rsid w:val="00977DB3"/>
    <w:rsid w:val="00981F8A"/>
    <w:rsid w:val="0098337A"/>
    <w:rsid w:val="009849A2"/>
    <w:rsid w:val="009850F8"/>
    <w:rsid w:val="00987F0E"/>
    <w:rsid w:val="009908CA"/>
    <w:rsid w:val="00992C0A"/>
    <w:rsid w:val="00993653"/>
    <w:rsid w:val="0099475F"/>
    <w:rsid w:val="009A0B50"/>
    <w:rsid w:val="009A2737"/>
    <w:rsid w:val="009A2F25"/>
    <w:rsid w:val="009A3309"/>
    <w:rsid w:val="009A34A8"/>
    <w:rsid w:val="009B0E45"/>
    <w:rsid w:val="009B3D13"/>
    <w:rsid w:val="009B6684"/>
    <w:rsid w:val="009C0EDB"/>
    <w:rsid w:val="009C1FE3"/>
    <w:rsid w:val="009C402D"/>
    <w:rsid w:val="009C6D0F"/>
    <w:rsid w:val="009C7685"/>
    <w:rsid w:val="009D17C9"/>
    <w:rsid w:val="009D1F19"/>
    <w:rsid w:val="009D2385"/>
    <w:rsid w:val="009D7185"/>
    <w:rsid w:val="009E0144"/>
    <w:rsid w:val="009E1662"/>
    <w:rsid w:val="009E7CF0"/>
    <w:rsid w:val="009F0283"/>
    <w:rsid w:val="009F469D"/>
    <w:rsid w:val="009F59E8"/>
    <w:rsid w:val="009F7FF4"/>
    <w:rsid w:val="00A059B3"/>
    <w:rsid w:val="00A12C2D"/>
    <w:rsid w:val="00A12F7D"/>
    <w:rsid w:val="00A1386D"/>
    <w:rsid w:val="00A161FF"/>
    <w:rsid w:val="00A2045C"/>
    <w:rsid w:val="00A2125D"/>
    <w:rsid w:val="00A30926"/>
    <w:rsid w:val="00A309DA"/>
    <w:rsid w:val="00A312C4"/>
    <w:rsid w:val="00A31BB0"/>
    <w:rsid w:val="00A32EB5"/>
    <w:rsid w:val="00A347F5"/>
    <w:rsid w:val="00A35598"/>
    <w:rsid w:val="00A35A00"/>
    <w:rsid w:val="00A35B45"/>
    <w:rsid w:val="00A35D17"/>
    <w:rsid w:val="00A41D6F"/>
    <w:rsid w:val="00A4321A"/>
    <w:rsid w:val="00A44365"/>
    <w:rsid w:val="00A4756A"/>
    <w:rsid w:val="00A47B29"/>
    <w:rsid w:val="00A510F0"/>
    <w:rsid w:val="00A51F04"/>
    <w:rsid w:val="00A53B30"/>
    <w:rsid w:val="00A60330"/>
    <w:rsid w:val="00A6123E"/>
    <w:rsid w:val="00A6392F"/>
    <w:rsid w:val="00A63AC3"/>
    <w:rsid w:val="00A641BF"/>
    <w:rsid w:val="00A672CE"/>
    <w:rsid w:val="00A70172"/>
    <w:rsid w:val="00A720C6"/>
    <w:rsid w:val="00A75AE4"/>
    <w:rsid w:val="00A75DBF"/>
    <w:rsid w:val="00A90E59"/>
    <w:rsid w:val="00A917FD"/>
    <w:rsid w:val="00AA1EC9"/>
    <w:rsid w:val="00AA2E49"/>
    <w:rsid w:val="00AA383D"/>
    <w:rsid w:val="00AA5FB9"/>
    <w:rsid w:val="00AA62D9"/>
    <w:rsid w:val="00AB2F92"/>
    <w:rsid w:val="00AB39C0"/>
    <w:rsid w:val="00AB445B"/>
    <w:rsid w:val="00AC2C54"/>
    <w:rsid w:val="00AC392F"/>
    <w:rsid w:val="00AC4087"/>
    <w:rsid w:val="00AD0066"/>
    <w:rsid w:val="00AD03E0"/>
    <w:rsid w:val="00AD07B7"/>
    <w:rsid w:val="00AD116D"/>
    <w:rsid w:val="00AD13BC"/>
    <w:rsid w:val="00AD1A48"/>
    <w:rsid w:val="00AD2D87"/>
    <w:rsid w:val="00AD44BA"/>
    <w:rsid w:val="00AD6B61"/>
    <w:rsid w:val="00AE04DB"/>
    <w:rsid w:val="00AE0789"/>
    <w:rsid w:val="00AE3A26"/>
    <w:rsid w:val="00AE6E1F"/>
    <w:rsid w:val="00AF1024"/>
    <w:rsid w:val="00AF26C9"/>
    <w:rsid w:val="00AF3126"/>
    <w:rsid w:val="00AF3542"/>
    <w:rsid w:val="00AF3E03"/>
    <w:rsid w:val="00AF5A60"/>
    <w:rsid w:val="00AF634B"/>
    <w:rsid w:val="00AF67C7"/>
    <w:rsid w:val="00AF751E"/>
    <w:rsid w:val="00B006CF"/>
    <w:rsid w:val="00B01E32"/>
    <w:rsid w:val="00B0453D"/>
    <w:rsid w:val="00B047C8"/>
    <w:rsid w:val="00B050BB"/>
    <w:rsid w:val="00B06369"/>
    <w:rsid w:val="00B20396"/>
    <w:rsid w:val="00B20CA8"/>
    <w:rsid w:val="00B21C8B"/>
    <w:rsid w:val="00B23840"/>
    <w:rsid w:val="00B23C71"/>
    <w:rsid w:val="00B253DC"/>
    <w:rsid w:val="00B27D64"/>
    <w:rsid w:val="00B378C8"/>
    <w:rsid w:val="00B42C19"/>
    <w:rsid w:val="00B43CB6"/>
    <w:rsid w:val="00B45139"/>
    <w:rsid w:val="00B504EB"/>
    <w:rsid w:val="00B505D2"/>
    <w:rsid w:val="00B53032"/>
    <w:rsid w:val="00B53296"/>
    <w:rsid w:val="00B54160"/>
    <w:rsid w:val="00B55315"/>
    <w:rsid w:val="00B56981"/>
    <w:rsid w:val="00B56E9D"/>
    <w:rsid w:val="00B63DD7"/>
    <w:rsid w:val="00B705F3"/>
    <w:rsid w:val="00B72339"/>
    <w:rsid w:val="00B747A7"/>
    <w:rsid w:val="00B75A9F"/>
    <w:rsid w:val="00B80F17"/>
    <w:rsid w:val="00B8104D"/>
    <w:rsid w:val="00B814FA"/>
    <w:rsid w:val="00B82139"/>
    <w:rsid w:val="00B82749"/>
    <w:rsid w:val="00B83E7F"/>
    <w:rsid w:val="00B83FA3"/>
    <w:rsid w:val="00B8671E"/>
    <w:rsid w:val="00B91A1E"/>
    <w:rsid w:val="00B92131"/>
    <w:rsid w:val="00B9258B"/>
    <w:rsid w:val="00BA07EC"/>
    <w:rsid w:val="00BA3786"/>
    <w:rsid w:val="00BA5140"/>
    <w:rsid w:val="00BA6447"/>
    <w:rsid w:val="00BB0A6C"/>
    <w:rsid w:val="00BB19B1"/>
    <w:rsid w:val="00BB1B8D"/>
    <w:rsid w:val="00BB30DE"/>
    <w:rsid w:val="00BB45AE"/>
    <w:rsid w:val="00BC1541"/>
    <w:rsid w:val="00BC25A2"/>
    <w:rsid w:val="00BC6E3E"/>
    <w:rsid w:val="00BC7DA9"/>
    <w:rsid w:val="00BD2340"/>
    <w:rsid w:val="00BD2AAC"/>
    <w:rsid w:val="00BD2FFB"/>
    <w:rsid w:val="00BD6410"/>
    <w:rsid w:val="00BD65D0"/>
    <w:rsid w:val="00BE196E"/>
    <w:rsid w:val="00BE4346"/>
    <w:rsid w:val="00BE4C01"/>
    <w:rsid w:val="00BE5109"/>
    <w:rsid w:val="00BE7D08"/>
    <w:rsid w:val="00BF1982"/>
    <w:rsid w:val="00BF1A34"/>
    <w:rsid w:val="00BF2E9A"/>
    <w:rsid w:val="00BF4BBF"/>
    <w:rsid w:val="00BF5B9A"/>
    <w:rsid w:val="00C02A78"/>
    <w:rsid w:val="00C02EF7"/>
    <w:rsid w:val="00C0439C"/>
    <w:rsid w:val="00C04EAB"/>
    <w:rsid w:val="00C1074F"/>
    <w:rsid w:val="00C10BD0"/>
    <w:rsid w:val="00C11A1D"/>
    <w:rsid w:val="00C1245F"/>
    <w:rsid w:val="00C1260E"/>
    <w:rsid w:val="00C13675"/>
    <w:rsid w:val="00C16540"/>
    <w:rsid w:val="00C20704"/>
    <w:rsid w:val="00C23A16"/>
    <w:rsid w:val="00C309B4"/>
    <w:rsid w:val="00C30DD4"/>
    <w:rsid w:val="00C3157E"/>
    <w:rsid w:val="00C32F26"/>
    <w:rsid w:val="00C33360"/>
    <w:rsid w:val="00C347BF"/>
    <w:rsid w:val="00C3781A"/>
    <w:rsid w:val="00C40F33"/>
    <w:rsid w:val="00C417C6"/>
    <w:rsid w:val="00C41F1F"/>
    <w:rsid w:val="00C501E8"/>
    <w:rsid w:val="00C50236"/>
    <w:rsid w:val="00C504B0"/>
    <w:rsid w:val="00C50721"/>
    <w:rsid w:val="00C508DB"/>
    <w:rsid w:val="00C53AAC"/>
    <w:rsid w:val="00C53D41"/>
    <w:rsid w:val="00C55C09"/>
    <w:rsid w:val="00C56EB8"/>
    <w:rsid w:val="00C61AC4"/>
    <w:rsid w:val="00C62F05"/>
    <w:rsid w:val="00C67D87"/>
    <w:rsid w:val="00C71FBC"/>
    <w:rsid w:val="00C720A8"/>
    <w:rsid w:val="00C72D5D"/>
    <w:rsid w:val="00C766CE"/>
    <w:rsid w:val="00C77673"/>
    <w:rsid w:val="00C84B62"/>
    <w:rsid w:val="00C87574"/>
    <w:rsid w:val="00C95788"/>
    <w:rsid w:val="00C965A7"/>
    <w:rsid w:val="00CA0038"/>
    <w:rsid w:val="00CA17B4"/>
    <w:rsid w:val="00CA2CAF"/>
    <w:rsid w:val="00CA3D5B"/>
    <w:rsid w:val="00CA52EF"/>
    <w:rsid w:val="00CB179C"/>
    <w:rsid w:val="00CB4E4A"/>
    <w:rsid w:val="00CB511E"/>
    <w:rsid w:val="00CB5328"/>
    <w:rsid w:val="00CC0491"/>
    <w:rsid w:val="00CC0880"/>
    <w:rsid w:val="00CC10AE"/>
    <w:rsid w:val="00CC47B3"/>
    <w:rsid w:val="00CC65DA"/>
    <w:rsid w:val="00CC7F84"/>
    <w:rsid w:val="00CD05F7"/>
    <w:rsid w:val="00CD3228"/>
    <w:rsid w:val="00CD3DCB"/>
    <w:rsid w:val="00CD4106"/>
    <w:rsid w:val="00CD6015"/>
    <w:rsid w:val="00CD645B"/>
    <w:rsid w:val="00CD6906"/>
    <w:rsid w:val="00CD7700"/>
    <w:rsid w:val="00CE1732"/>
    <w:rsid w:val="00CE2A69"/>
    <w:rsid w:val="00CE38E5"/>
    <w:rsid w:val="00CE70C3"/>
    <w:rsid w:val="00CF2A8F"/>
    <w:rsid w:val="00CF35D7"/>
    <w:rsid w:val="00CF3C9E"/>
    <w:rsid w:val="00CF51D3"/>
    <w:rsid w:val="00CF7129"/>
    <w:rsid w:val="00CF7B5A"/>
    <w:rsid w:val="00D00C65"/>
    <w:rsid w:val="00D010E6"/>
    <w:rsid w:val="00D01F99"/>
    <w:rsid w:val="00D03043"/>
    <w:rsid w:val="00D0471D"/>
    <w:rsid w:val="00D049AC"/>
    <w:rsid w:val="00D04DC8"/>
    <w:rsid w:val="00D04EB0"/>
    <w:rsid w:val="00D04FCA"/>
    <w:rsid w:val="00D10A51"/>
    <w:rsid w:val="00D12356"/>
    <w:rsid w:val="00D2226B"/>
    <w:rsid w:val="00D2357F"/>
    <w:rsid w:val="00D25B92"/>
    <w:rsid w:val="00D36D7F"/>
    <w:rsid w:val="00D37C8A"/>
    <w:rsid w:val="00D41824"/>
    <w:rsid w:val="00D45155"/>
    <w:rsid w:val="00D47796"/>
    <w:rsid w:val="00D50CDC"/>
    <w:rsid w:val="00D52EB8"/>
    <w:rsid w:val="00D54F77"/>
    <w:rsid w:val="00D57BCA"/>
    <w:rsid w:val="00D60645"/>
    <w:rsid w:val="00D60769"/>
    <w:rsid w:val="00D645AF"/>
    <w:rsid w:val="00D64F68"/>
    <w:rsid w:val="00D65785"/>
    <w:rsid w:val="00D67873"/>
    <w:rsid w:val="00D70A9E"/>
    <w:rsid w:val="00D71AC0"/>
    <w:rsid w:val="00D72754"/>
    <w:rsid w:val="00D7579E"/>
    <w:rsid w:val="00D758A1"/>
    <w:rsid w:val="00D76314"/>
    <w:rsid w:val="00D80F36"/>
    <w:rsid w:val="00D83B29"/>
    <w:rsid w:val="00D90BDF"/>
    <w:rsid w:val="00D913FA"/>
    <w:rsid w:val="00D974B8"/>
    <w:rsid w:val="00DA08A6"/>
    <w:rsid w:val="00DA17D9"/>
    <w:rsid w:val="00DA4763"/>
    <w:rsid w:val="00DA57C5"/>
    <w:rsid w:val="00DA6196"/>
    <w:rsid w:val="00DA62A8"/>
    <w:rsid w:val="00DA6BA8"/>
    <w:rsid w:val="00DB1EFB"/>
    <w:rsid w:val="00DB4548"/>
    <w:rsid w:val="00DB66A7"/>
    <w:rsid w:val="00DB7CA0"/>
    <w:rsid w:val="00DC2858"/>
    <w:rsid w:val="00DC29F9"/>
    <w:rsid w:val="00DC5485"/>
    <w:rsid w:val="00DC71A2"/>
    <w:rsid w:val="00DD282D"/>
    <w:rsid w:val="00DD3BF4"/>
    <w:rsid w:val="00DD59DF"/>
    <w:rsid w:val="00DD65D2"/>
    <w:rsid w:val="00DD69A0"/>
    <w:rsid w:val="00DE3013"/>
    <w:rsid w:val="00DE3C1F"/>
    <w:rsid w:val="00DE5346"/>
    <w:rsid w:val="00DE5A96"/>
    <w:rsid w:val="00DE7377"/>
    <w:rsid w:val="00DF2384"/>
    <w:rsid w:val="00DF2B78"/>
    <w:rsid w:val="00DF5A6B"/>
    <w:rsid w:val="00DF5FBE"/>
    <w:rsid w:val="00DF6032"/>
    <w:rsid w:val="00E0163F"/>
    <w:rsid w:val="00E01935"/>
    <w:rsid w:val="00E02B8D"/>
    <w:rsid w:val="00E05385"/>
    <w:rsid w:val="00E124B0"/>
    <w:rsid w:val="00E13E25"/>
    <w:rsid w:val="00E14529"/>
    <w:rsid w:val="00E1778C"/>
    <w:rsid w:val="00E20962"/>
    <w:rsid w:val="00E20B7B"/>
    <w:rsid w:val="00E230BC"/>
    <w:rsid w:val="00E26C13"/>
    <w:rsid w:val="00E27596"/>
    <w:rsid w:val="00E27975"/>
    <w:rsid w:val="00E36CB1"/>
    <w:rsid w:val="00E40374"/>
    <w:rsid w:val="00E419EF"/>
    <w:rsid w:val="00E41C20"/>
    <w:rsid w:val="00E43287"/>
    <w:rsid w:val="00E441FD"/>
    <w:rsid w:val="00E479F9"/>
    <w:rsid w:val="00E51852"/>
    <w:rsid w:val="00E51E0A"/>
    <w:rsid w:val="00E52001"/>
    <w:rsid w:val="00E549C4"/>
    <w:rsid w:val="00E579EB"/>
    <w:rsid w:val="00E60551"/>
    <w:rsid w:val="00E61596"/>
    <w:rsid w:val="00E62400"/>
    <w:rsid w:val="00E64779"/>
    <w:rsid w:val="00E66FD4"/>
    <w:rsid w:val="00E676D7"/>
    <w:rsid w:val="00E67E44"/>
    <w:rsid w:val="00E7045F"/>
    <w:rsid w:val="00E7320E"/>
    <w:rsid w:val="00E752F1"/>
    <w:rsid w:val="00E80431"/>
    <w:rsid w:val="00E822E5"/>
    <w:rsid w:val="00E83103"/>
    <w:rsid w:val="00E851E7"/>
    <w:rsid w:val="00E86441"/>
    <w:rsid w:val="00E932A7"/>
    <w:rsid w:val="00E93B7F"/>
    <w:rsid w:val="00E973C0"/>
    <w:rsid w:val="00E97777"/>
    <w:rsid w:val="00EA0452"/>
    <w:rsid w:val="00EA0702"/>
    <w:rsid w:val="00EA0A96"/>
    <w:rsid w:val="00EA0B19"/>
    <w:rsid w:val="00EA3683"/>
    <w:rsid w:val="00EA6B39"/>
    <w:rsid w:val="00EB14F3"/>
    <w:rsid w:val="00EB21A6"/>
    <w:rsid w:val="00EB752B"/>
    <w:rsid w:val="00EB7873"/>
    <w:rsid w:val="00EC1944"/>
    <w:rsid w:val="00EC2BDE"/>
    <w:rsid w:val="00EC2E0C"/>
    <w:rsid w:val="00EC5DDC"/>
    <w:rsid w:val="00EC723D"/>
    <w:rsid w:val="00ED005A"/>
    <w:rsid w:val="00ED04AC"/>
    <w:rsid w:val="00ED3C67"/>
    <w:rsid w:val="00ED7C6B"/>
    <w:rsid w:val="00EE0392"/>
    <w:rsid w:val="00EE1FA5"/>
    <w:rsid w:val="00EE24DF"/>
    <w:rsid w:val="00EE3781"/>
    <w:rsid w:val="00EE58CD"/>
    <w:rsid w:val="00EE5FB8"/>
    <w:rsid w:val="00EE62CF"/>
    <w:rsid w:val="00EE68F3"/>
    <w:rsid w:val="00EF17E8"/>
    <w:rsid w:val="00EF5A39"/>
    <w:rsid w:val="00EF5DCE"/>
    <w:rsid w:val="00F00199"/>
    <w:rsid w:val="00F00A3A"/>
    <w:rsid w:val="00F07070"/>
    <w:rsid w:val="00F07A60"/>
    <w:rsid w:val="00F11112"/>
    <w:rsid w:val="00F11496"/>
    <w:rsid w:val="00F13FA3"/>
    <w:rsid w:val="00F162E2"/>
    <w:rsid w:val="00F2609C"/>
    <w:rsid w:val="00F26346"/>
    <w:rsid w:val="00F26DE0"/>
    <w:rsid w:val="00F27FF9"/>
    <w:rsid w:val="00F30BC3"/>
    <w:rsid w:val="00F31182"/>
    <w:rsid w:val="00F3216A"/>
    <w:rsid w:val="00F355E1"/>
    <w:rsid w:val="00F40F5A"/>
    <w:rsid w:val="00F43AD2"/>
    <w:rsid w:val="00F45DF7"/>
    <w:rsid w:val="00F5000C"/>
    <w:rsid w:val="00F502DB"/>
    <w:rsid w:val="00F52A5F"/>
    <w:rsid w:val="00F534E8"/>
    <w:rsid w:val="00F54758"/>
    <w:rsid w:val="00F54B3E"/>
    <w:rsid w:val="00F61F6A"/>
    <w:rsid w:val="00F632FB"/>
    <w:rsid w:val="00F64078"/>
    <w:rsid w:val="00F71BD2"/>
    <w:rsid w:val="00F73A40"/>
    <w:rsid w:val="00F74770"/>
    <w:rsid w:val="00F754A3"/>
    <w:rsid w:val="00F75712"/>
    <w:rsid w:val="00F763BC"/>
    <w:rsid w:val="00F765DE"/>
    <w:rsid w:val="00F807B6"/>
    <w:rsid w:val="00F826FF"/>
    <w:rsid w:val="00F83D71"/>
    <w:rsid w:val="00F849A8"/>
    <w:rsid w:val="00F866DF"/>
    <w:rsid w:val="00F86853"/>
    <w:rsid w:val="00F87D08"/>
    <w:rsid w:val="00F87F7E"/>
    <w:rsid w:val="00F912C7"/>
    <w:rsid w:val="00F912EE"/>
    <w:rsid w:val="00F9309F"/>
    <w:rsid w:val="00F9393C"/>
    <w:rsid w:val="00F94635"/>
    <w:rsid w:val="00F94FB7"/>
    <w:rsid w:val="00F96321"/>
    <w:rsid w:val="00FA09FE"/>
    <w:rsid w:val="00FA0F4E"/>
    <w:rsid w:val="00FA15CD"/>
    <w:rsid w:val="00FA5294"/>
    <w:rsid w:val="00FA6661"/>
    <w:rsid w:val="00FB36D8"/>
    <w:rsid w:val="00FB3D5B"/>
    <w:rsid w:val="00FB636D"/>
    <w:rsid w:val="00FC1BCA"/>
    <w:rsid w:val="00FC3289"/>
    <w:rsid w:val="00FC3EA8"/>
    <w:rsid w:val="00FC4705"/>
    <w:rsid w:val="00FC5C63"/>
    <w:rsid w:val="00FD2497"/>
    <w:rsid w:val="00FD3E0B"/>
    <w:rsid w:val="00FE36D6"/>
    <w:rsid w:val="00FE5E65"/>
    <w:rsid w:val="00FF6BF7"/>
    <w:rsid w:val="037367B1"/>
    <w:rsid w:val="0A295127"/>
    <w:rsid w:val="0AEDADE4"/>
    <w:rsid w:val="131CA5F1"/>
    <w:rsid w:val="133FD0A0"/>
    <w:rsid w:val="2405EA13"/>
    <w:rsid w:val="29A8CADA"/>
    <w:rsid w:val="2D8477C0"/>
    <w:rsid w:val="2DDBF94D"/>
    <w:rsid w:val="32DDF164"/>
    <w:rsid w:val="36FF5E55"/>
    <w:rsid w:val="37EE93CD"/>
    <w:rsid w:val="47DF7D14"/>
    <w:rsid w:val="5378A06C"/>
    <w:rsid w:val="56D1B0B1"/>
    <w:rsid w:val="59774A11"/>
    <w:rsid w:val="68E046C5"/>
    <w:rsid w:val="72F94D88"/>
    <w:rsid w:val="7D978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A0BA97"/>
  <w15:chartTrackingRefBased/>
  <w15:docId w15:val="{0E10F686-D141-4CB3-A65D-DFB8C7FC6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Theme="minorHAnsi" w:hAnsi="Aptos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before="80" w:after="160"/>
        <w:ind w:left="53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21"/>
    <w:lsdException w:name="heading 8" w:semiHidden="1" w:uiPriority="22" w:qFormat="1"/>
    <w:lsdException w:name="heading 9" w:semiHidden="1" w:uiPriority="23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 w:qFormat="1"/>
    <w:lsdException w:name="List 3" w:semiHidden="1" w:unhideWhenUsed="1" w:qFormat="1"/>
    <w:lsdException w:name="List 4" w:semiHidden="1" w:unhideWhenUsed="1" w:qFormat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16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57BCA"/>
    <w:pPr>
      <w:jc w:val="both"/>
    </w:pPr>
    <w:rPr>
      <w:rFonts w:ascii="Aptos Light" w:hAnsi="Aptos Light"/>
    </w:rPr>
  </w:style>
  <w:style w:type="paragraph" w:styleId="berschrift1">
    <w:name w:val="heading 1"/>
    <w:aliases w:val="Title number 1"/>
    <w:basedOn w:val="Standard"/>
    <w:next w:val="Standard"/>
    <w:link w:val="berschrift1Zchn"/>
    <w:uiPriority w:val="1"/>
    <w:qFormat/>
    <w:rsid w:val="007745EF"/>
    <w:pPr>
      <w:keepNext/>
      <w:keepLines/>
      <w:numPr>
        <w:numId w:val="1"/>
      </w:numPr>
      <w:spacing w:before="240" w:after="360"/>
      <w:ind w:left="539" w:hanging="539"/>
      <w:outlineLvl w:val="0"/>
    </w:pPr>
    <w:rPr>
      <w:rFonts w:ascii="Aptos SemiBold" w:eastAsiaTheme="majorEastAsia" w:hAnsi="Aptos SemiBold" w:cstheme="majorBidi"/>
      <w:color w:val="451DC7" w:themeColor="background2"/>
      <w:sz w:val="44"/>
      <w:szCs w:val="44"/>
    </w:rPr>
  </w:style>
  <w:style w:type="paragraph" w:styleId="berschrift2">
    <w:name w:val="heading 2"/>
    <w:aliases w:val="Title number 2"/>
    <w:basedOn w:val="Standard"/>
    <w:next w:val="Standard"/>
    <w:link w:val="berschrift2Zchn"/>
    <w:uiPriority w:val="1"/>
    <w:qFormat/>
    <w:rsid w:val="00981F8A"/>
    <w:pPr>
      <w:keepNext/>
      <w:keepLines/>
      <w:numPr>
        <w:ilvl w:val="1"/>
        <w:numId w:val="1"/>
      </w:numPr>
      <w:spacing w:before="240" w:after="120"/>
      <w:ind w:left="1383" w:hanging="850"/>
      <w:outlineLvl w:val="1"/>
    </w:pPr>
    <w:rPr>
      <w:rFonts w:ascii="Aptos SemiBold" w:eastAsiaTheme="majorEastAsia" w:hAnsi="Aptos SemiBold" w:cstheme="majorBidi"/>
      <w:color w:val="451DC7"/>
      <w:sz w:val="28"/>
      <w:szCs w:val="28"/>
      <w:lang w:val="en-GB"/>
    </w:rPr>
  </w:style>
  <w:style w:type="paragraph" w:styleId="berschrift3">
    <w:name w:val="heading 3"/>
    <w:aliases w:val="Title number 3"/>
    <w:basedOn w:val="Standard"/>
    <w:next w:val="Standard"/>
    <w:link w:val="berschrift3Zchn"/>
    <w:uiPriority w:val="1"/>
    <w:qFormat/>
    <w:rsid w:val="00981F8A"/>
    <w:pPr>
      <w:keepNext/>
      <w:keepLines/>
      <w:numPr>
        <w:ilvl w:val="2"/>
        <w:numId w:val="1"/>
      </w:numPr>
      <w:spacing w:before="120" w:after="0"/>
      <w:ind w:left="1383" w:hanging="850"/>
      <w:outlineLvl w:val="2"/>
    </w:pPr>
    <w:rPr>
      <w:rFonts w:ascii="Aptos SemiBold" w:eastAsiaTheme="majorEastAsia" w:hAnsi="Aptos SemiBold" w:cstheme="majorBidi"/>
      <w:color w:val="451DC7" w:themeColor="background2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1"/>
    <w:qFormat/>
    <w:rsid w:val="005F09B2"/>
    <w:pPr>
      <w:keepNext/>
      <w:keepLines/>
      <w:spacing w:before="240" w:after="120"/>
      <w:outlineLvl w:val="3"/>
    </w:pPr>
    <w:rPr>
      <w:rFonts w:ascii="Aptos SemiBold" w:eastAsiaTheme="majorEastAsia" w:hAnsi="Aptos SemiBold" w:cstheme="majorBidi"/>
      <w:color w:val="000000" w:themeColor="text1"/>
      <w:sz w:val="24"/>
      <w:szCs w:val="24"/>
      <w:lang w:val="en-GB"/>
    </w:rPr>
  </w:style>
  <w:style w:type="paragraph" w:styleId="berschrift5">
    <w:name w:val="heading 5"/>
    <w:basedOn w:val="Standard"/>
    <w:next w:val="Standard"/>
    <w:link w:val="berschrift5Zchn"/>
    <w:uiPriority w:val="19"/>
    <w:semiHidden/>
    <w:rsid w:val="0040592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3B34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20"/>
    <w:semiHidden/>
    <w:rsid w:val="0040592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27734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link w:val="KeinLeerraumZchn"/>
    <w:uiPriority w:val="1"/>
    <w:qFormat/>
    <w:rsid w:val="00EE24DF"/>
    <w:pPr>
      <w:spacing w:after="0"/>
      <w:ind w:left="540"/>
      <w:jc w:val="both"/>
    </w:pPr>
    <w:rPr>
      <w:szCs w:val="20"/>
    </w:rPr>
  </w:style>
  <w:style w:type="character" w:customStyle="1" w:styleId="berschrift1Zchn">
    <w:name w:val="Überschrift 1 Zchn"/>
    <w:aliases w:val="Title number 1 Zchn"/>
    <w:basedOn w:val="Absatz-Standardschriftart"/>
    <w:link w:val="berschrift1"/>
    <w:uiPriority w:val="1"/>
    <w:rsid w:val="007745EF"/>
    <w:rPr>
      <w:rFonts w:ascii="Aptos SemiBold" w:eastAsiaTheme="majorEastAsia" w:hAnsi="Aptos SemiBold" w:cstheme="majorBidi"/>
      <w:color w:val="451DC7" w:themeColor="background2"/>
      <w:sz w:val="44"/>
      <w:szCs w:val="44"/>
    </w:rPr>
  </w:style>
  <w:style w:type="character" w:customStyle="1" w:styleId="berschrift2Zchn">
    <w:name w:val="Überschrift 2 Zchn"/>
    <w:aliases w:val="Title number 2 Zchn"/>
    <w:basedOn w:val="Absatz-Standardschriftart"/>
    <w:link w:val="berschrift2"/>
    <w:uiPriority w:val="1"/>
    <w:rsid w:val="00981F8A"/>
    <w:rPr>
      <w:rFonts w:ascii="Aptos SemiBold" w:eastAsiaTheme="majorEastAsia" w:hAnsi="Aptos SemiBold" w:cstheme="majorBidi"/>
      <w:color w:val="451DC7"/>
      <w:sz w:val="28"/>
      <w:szCs w:val="28"/>
      <w:lang w:val="en-GB"/>
    </w:rPr>
  </w:style>
  <w:style w:type="character" w:customStyle="1" w:styleId="berschrift3Zchn">
    <w:name w:val="Überschrift 3 Zchn"/>
    <w:aliases w:val="Title number 3 Zchn"/>
    <w:basedOn w:val="Absatz-Standardschriftart"/>
    <w:link w:val="berschrift3"/>
    <w:uiPriority w:val="1"/>
    <w:rsid w:val="00981F8A"/>
    <w:rPr>
      <w:rFonts w:ascii="Aptos SemiBold" w:eastAsiaTheme="majorEastAsia" w:hAnsi="Aptos SemiBold" w:cstheme="majorBidi"/>
      <w:color w:val="451DC7" w:themeColor="background2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1"/>
    <w:rsid w:val="005F09B2"/>
    <w:rPr>
      <w:rFonts w:ascii="Aptos SemiBold" w:eastAsiaTheme="majorEastAsia" w:hAnsi="Aptos SemiBold" w:cstheme="majorBidi"/>
      <w:color w:val="000000" w:themeColor="text1"/>
      <w:sz w:val="24"/>
      <w:szCs w:val="24"/>
      <w:lang w:val="en-GB"/>
    </w:rPr>
  </w:style>
  <w:style w:type="character" w:customStyle="1" w:styleId="berschrift5Zchn">
    <w:name w:val="Überschrift 5 Zchn"/>
    <w:basedOn w:val="Absatz-Standardschriftart"/>
    <w:link w:val="berschrift5"/>
    <w:uiPriority w:val="19"/>
    <w:semiHidden/>
    <w:rsid w:val="00B20396"/>
    <w:rPr>
      <w:rFonts w:asciiTheme="majorHAnsi" w:eastAsiaTheme="majorEastAsia" w:hAnsiTheme="majorHAnsi" w:cstheme="majorBidi"/>
      <w:color w:val="03B34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20"/>
    <w:semiHidden/>
    <w:rsid w:val="00B20396"/>
    <w:rPr>
      <w:rFonts w:asciiTheme="majorHAnsi" w:eastAsiaTheme="majorEastAsia" w:hAnsiTheme="majorHAnsi" w:cstheme="majorBidi"/>
      <w:color w:val="027734" w:themeColor="accent1" w:themeShade="7F"/>
    </w:rPr>
  </w:style>
  <w:style w:type="paragraph" w:styleId="Untertitel">
    <w:name w:val="Subtitle"/>
    <w:aliases w:val="Cover page subtitle"/>
    <w:basedOn w:val="Standard"/>
    <w:next w:val="Standard"/>
    <w:link w:val="UntertitelZchn"/>
    <w:uiPriority w:val="25"/>
    <w:qFormat/>
    <w:rsid w:val="00B56E9D"/>
    <w:pPr>
      <w:numPr>
        <w:ilvl w:val="1"/>
      </w:numPr>
      <w:ind w:left="540"/>
    </w:pPr>
    <w:rPr>
      <w:rFonts w:asciiTheme="majorHAnsi" w:eastAsiaTheme="minorEastAsia" w:hAnsiTheme="majorHAnsi"/>
      <w:color w:val="5A5A5A" w:themeColor="text1" w:themeTint="A5"/>
      <w:spacing w:val="15"/>
      <w:sz w:val="40"/>
      <w:szCs w:val="40"/>
      <w:lang w:val="en-GB"/>
    </w:rPr>
  </w:style>
  <w:style w:type="character" w:customStyle="1" w:styleId="UntertitelZchn">
    <w:name w:val="Untertitel Zchn"/>
    <w:aliases w:val="Cover page subtitle Zchn"/>
    <w:basedOn w:val="Absatz-Standardschriftart"/>
    <w:link w:val="Untertitel"/>
    <w:uiPriority w:val="25"/>
    <w:rsid w:val="00B20396"/>
    <w:rPr>
      <w:rFonts w:asciiTheme="majorHAnsi" w:eastAsiaTheme="minorEastAsia" w:hAnsiTheme="majorHAnsi"/>
      <w:color w:val="5A5A5A" w:themeColor="text1" w:themeTint="A5"/>
      <w:spacing w:val="15"/>
      <w:sz w:val="40"/>
      <w:szCs w:val="40"/>
      <w:lang w:val="en-GB"/>
    </w:rPr>
  </w:style>
  <w:style w:type="character" w:styleId="SchwacheHervorhebung">
    <w:name w:val="Subtle Emphasis"/>
    <w:aliases w:val="Highlight black"/>
    <w:basedOn w:val="Absatz-Standardschriftart"/>
    <w:uiPriority w:val="29"/>
    <w:qFormat/>
    <w:rsid w:val="00934444"/>
    <w:rPr>
      <w:rFonts w:ascii="Aptos SemiBold" w:hAnsi="Aptos SemiBold"/>
      <w:i w:val="0"/>
      <w:iCs/>
      <w:color w:val="auto"/>
    </w:rPr>
  </w:style>
  <w:style w:type="character" w:styleId="Hervorhebung">
    <w:name w:val="Emphasis"/>
    <w:aliases w:val="Highlight blue"/>
    <w:basedOn w:val="Absatz-Standardschriftart"/>
    <w:uiPriority w:val="30"/>
    <w:qFormat/>
    <w:rsid w:val="007745EF"/>
    <w:rPr>
      <w:rFonts w:asciiTheme="majorHAnsi" w:hAnsiTheme="majorHAnsi"/>
      <w:i w:val="0"/>
      <w:iCs/>
      <w:color w:val="451DC7" w:themeColor="background2"/>
    </w:rPr>
  </w:style>
  <w:style w:type="character" w:styleId="IntensiveHervorhebung">
    <w:name w:val="Intense Emphasis"/>
    <w:basedOn w:val="Absatz-Standardschriftart"/>
    <w:uiPriority w:val="31"/>
    <w:rsid w:val="00B01E32"/>
    <w:rPr>
      <w:i w:val="0"/>
      <w:iCs/>
      <w:color w:val="000000" w:themeColor="text1"/>
    </w:rPr>
  </w:style>
  <w:style w:type="character" w:styleId="Fett">
    <w:name w:val="Strong"/>
    <w:aliases w:val="WS Bold,KS Bold"/>
    <w:basedOn w:val="Absatz-Standardschriftart"/>
    <w:uiPriority w:val="16"/>
    <w:qFormat/>
    <w:rsid w:val="00DB4548"/>
    <w:rPr>
      <w:rFonts w:ascii="Aptos SemiBold" w:hAnsi="Aptos SemiBold"/>
      <w:b w:val="0"/>
      <w:bCs/>
    </w:rPr>
  </w:style>
  <w:style w:type="paragraph" w:styleId="Zitat">
    <w:name w:val="Quote"/>
    <w:basedOn w:val="Standard"/>
    <w:next w:val="Standard"/>
    <w:link w:val="ZitatZchn"/>
    <w:uiPriority w:val="8"/>
    <w:semiHidden/>
    <w:rsid w:val="001F2840"/>
    <w:pPr>
      <w:framePr w:wrap="around" w:vAnchor="text" w:hAnchor="text" w:y="1"/>
      <w:spacing w:before="200"/>
      <w:ind w:left="864" w:right="864"/>
      <w:jc w:val="center"/>
    </w:pPr>
    <w:rPr>
      <w:i/>
      <w:iCs/>
      <w:color w:val="451DC7" w:themeColor="background2"/>
    </w:rPr>
  </w:style>
  <w:style w:type="character" w:customStyle="1" w:styleId="ZitatZchn">
    <w:name w:val="Zitat Zchn"/>
    <w:basedOn w:val="Absatz-Standardschriftart"/>
    <w:link w:val="Zitat"/>
    <w:uiPriority w:val="8"/>
    <w:semiHidden/>
    <w:rsid w:val="00B747A7"/>
    <w:rPr>
      <w:rFonts w:ascii="Aptos Light" w:hAnsi="Aptos Light"/>
      <w:i/>
      <w:iCs/>
      <w:color w:val="451DC7" w:themeColor="background2"/>
    </w:rPr>
  </w:style>
  <w:style w:type="paragraph" w:styleId="IntensivesZitat">
    <w:name w:val="Intense Quote"/>
    <w:aliases w:val="Citation encadrée"/>
    <w:basedOn w:val="Standard"/>
    <w:next w:val="Standard"/>
    <w:link w:val="IntensivesZitatZchn"/>
    <w:uiPriority w:val="8"/>
    <w:semiHidden/>
    <w:qFormat/>
    <w:rsid w:val="00C87574"/>
    <w:pPr>
      <w:pBdr>
        <w:top w:val="single" w:sz="4" w:space="10" w:color="04F06A" w:themeColor="accent1"/>
        <w:bottom w:val="single" w:sz="4" w:space="10" w:color="04F06A" w:themeColor="accent1"/>
      </w:pBdr>
      <w:spacing w:before="360" w:after="360"/>
      <w:ind w:left="862" w:right="862"/>
      <w:jc w:val="center"/>
    </w:pPr>
    <w:rPr>
      <w:i/>
      <w:iCs/>
      <w:color w:val="451DC7"/>
    </w:rPr>
  </w:style>
  <w:style w:type="character" w:customStyle="1" w:styleId="IntensivesZitatZchn">
    <w:name w:val="Intensives Zitat Zchn"/>
    <w:aliases w:val="Citation encadrée Zchn"/>
    <w:basedOn w:val="Absatz-Standardschriftart"/>
    <w:link w:val="IntensivesZitat"/>
    <w:uiPriority w:val="8"/>
    <w:semiHidden/>
    <w:rsid w:val="00B747A7"/>
    <w:rPr>
      <w:rFonts w:ascii="Aptos Light" w:hAnsi="Aptos Light"/>
      <w:i/>
      <w:iCs/>
      <w:color w:val="451DC7"/>
    </w:rPr>
  </w:style>
  <w:style w:type="character" w:styleId="SchwacherVerweis">
    <w:name w:val="Subtle Reference"/>
    <w:basedOn w:val="Absatz-Standardschriftart"/>
    <w:uiPriority w:val="28"/>
    <w:qFormat/>
    <w:rsid w:val="004A422C"/>
    <w:rPr>
      <w:smallCaps/>
      <w:color w:val="000000" w:themeColor="text1"/>
    </w:rPr>
  </w:style>
  <w:style w:type="character" w:styleId="IntensiverVerweis">
    <w:name w:val="Intense Reference"/>
    <w:basedOn w:val="Absatz-Standardschriftart"/>
    <w:uiPriority w:val="17"/>
    <w:semiHidden/>
    <w:rsid w:val="00D47796"/>
    <w:rPr>
      <w:b/>
      <w:bCs/>
      <w:smallCaps/>
      <w:color w:val="451DC7"/>
      <w:spacing w:val="5"/>
    </w:rPr>
  </w:style>
  <w:style w:type="paragraph" w:customStyle="1" w:styleId="Coverpagetitle">
    <w:name w:val="Cover page title"/>
    <w:basedOn w:val="Standard"/>
    <w:link w:val="CoverpagetitleCar"/>
    <w:uiPriority w:val="27"/>
    <w:qFormat/>
    <w:rsid w:val="00B56E9D"/>
    <w:pPr>
      <w:spacing w:after="0"/>
    </w:pPr>
    <w:rPr>
      <w:rFonts w:asciiTheme="majorHAnsi" w:hAnsiTheme="majorHAnsi"/>
      <w:color w:val="451DC7" w:themeColor="background2"/>
      <w:sz w:val="56"/>
      <w:lang w:val="en-GB"/>
    </w:rPr>
  </w:style>
  <w:style w:type="paragraph" w:styleId="Listenabsatz">
    <w:name w:val="List Paragraph"/>
    <w:basedOn w:val="Standard"/>
    <w:link w:val="ListenabsatzZchn"/>
    <w:uiPriority w:val="34"/>
    <w:qFormat/>
    <w:rsid w:val="00081ACD"/>
    <w:pPr>
      <w:contextualSpacing/>
    </w:pPr>
  </w:style>
  <w:style w:type="paragraph" w:customStyle="1" w:styleId="Bulletedlist1">
    <w:name w:val="Bulleted list 1"/>
    <w:basedOn w:val="Standard"/>
    <w:link w:val="Bulletedlist1Car"/>
    <w:uiPriority w:val="3"/>
    <w:qFormat/>
    <w:rsid w:val="00500534"/>
    <w:pPr>
      <w:numPr>
        <w:numId w:val="2"/>
      </w:numPr>
    </w:pPr>
    <w:rPr>
      <w:lang w:val="en-GB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081ACD"/>
    <w:rPr>
      <w:rFonts w:ascii="Aptos" w:hAnsi="Aptos"/>
      <w:sz w:val="20"/>
      <w:szCs w:val="20"/>
    </w:rPr>
  </w:style>
  <w:style w:type="character" w:customStyle="1" w:styleId="Bulletedlist1Car">
    <w:name w:val="Bulleted list 1 Car"/>
    <w:basedOn w:val="ListenabsatzZchn"/>
    <w:link w:val="Bulletedlist1"/>
    <w:uiPriority w:val="3"/>
    <w:rsid w:val="00451403"/>
    <w:rPr>
      <w:rFonts w:ascii="Aptos Light" w:hAnsi="Aptos Light"/>
      <w:sz w:val="20"/>
      <w:szCs w:val="20"/>
      <w:lang w:val="en-GB"/>
    </w:rPr>
  </w:style>
  <w:style w:type="paragraph" w:customStyle="1" w:styleId="Bulletedlist2">
    <w:name w:val="Bulleted list 2"/>
    <w:basedOn w:val="Standard"/>
    <w:link w:val="Bulletedlist2Car"/>
    <w:uiPriority w:val="3"/>
    <w:qFormat/>
    <w:rsid w:val="00AD44BA"/>
    <w:pPr>
      <w:numPr>
        <w:ilvl w:val="1"/>
        <w:numId w:val="2"/>
      </w:numPr>
    </w:pPr>
  </w:style>
  <w:style w:type="character" w:customStyle="1" w:styleId="Bulletedlist2Car">
    <w:name w:val="Bulleted list 2 Car"/>
    <w:basedOn w:val="ListenabsatzZchn"/>
    <w:link w:val="Bulletedlist2"/>
    <w:uiPriority w:val="3"/>
    <w:rsid w:val="00AD44BA"/>
    <w:rPr>
      <w:rFonts w:ascii="Aptos Light" w:hAnsi="Aptos Light"/>
      <w:sz w:val="20"/>
      <w:szCs w:val="20"/>
    </w:rPr>
  </w:style>
  <w:style w:type="paragraph" w:customStyle="1" w:styleId="Bulletedlist3">
    <w:name w:val="Bulleted list 3"/>
    <w:basedOn w:val="Standard"/>
    <w:link w:val="Bulletedlist3Car"/>
    <w:uiPriority w:val="3"/>
    <w:qFormat/>
    <w:rsid w:val="00500534"/>
    <w:pPr>
      <w:numPr>
        <w:ilvl w:val="2"/>
        <w:numId w:val="3"/>
      </w:numPr>
    </w:pPr>
  </w:style>
  <w:style w:type="character" w:customStyle="1" w:styleId="Bulletedlist3Car">
    <w:name w:val="Bulleted list 3 Car"/>
    <w:basedOn w:val="ListenabsatzZchn"/>
    <w:link w:val="Bulletedlist3"/>
    <w:uiPriority w:val="3"/>
    <w:rsid w:val="00451403"/>
    <w:rPr>
      <w:rFonts w:ascii="Aptos Light" w:hAnsi="Aptos Light"/>
      <w:sz w:val="20"/>
      <w:szCs w:val="20"/>
    </w:rPr>
  </w:style>
  <w:style w:type="paragraph" w:customStyle="1" w:styleId="Title1">
    <w:name w:val="Title 1"/>
    <w:basedOn w:val="berschrift1"/>
    <w:next w:val="Standard"/>
    <w:link w:val="Title1Car"/>
    <w:uiPriority w:val="2"/>
    <w:qFormat/>
    <w:rsid w:val="007745EF"/>
    <w:pPr>
      <w:numPr>
        <w:numId w:val="0"/>
      </w:numPr>
      <w:ind w:left="540"/>
    </w:pPr>
  </w:style>
  <w:style w:type="character" w:customStyle="1" w:styleId="Title1Car">
    <w:name w:val="Title 1 Car"/>
    <w:basedOn w:val="berschrift1Zchn"/>
    <w:link w:val="Title1"/>
    <w:uiPriority w:val="2"/>
    <w:rsid w:val="007745EF"/>
    <w:rPr>
      <w:rFonts w:ascii="Aptos SemiBold" w:eastAsiaTheme="majorEastAsia" w:hAnsi="Aptos SemiBold" w:cstheme="majorBidi"/>
      <w:color w:val="451DC7" w:themeColor="background2"/>
      <w:sz w:val="44"/>
      <w:szCs w:val="44"/>
    </w:rPr>
  </w:style>
  <w:style w:type="paragraph" w:customStyle="1" w:styleId="Title2">
    <w:name w:val="Title 2"/>
    <w:basedOn w:val="berschrift2"/>
    <w:next w:val="Standard"/>
    <w:link w:val="Title2Car"/>
    <w:uiPriority w:val="2"/>
    <w:qFormat/>
    <w:rsid w:val="007745EF"/>
    <w:pPr>
      <w:numPr>
        <w:ilvl w:val="0"/>
        <w:numId w:val="0"/>
      </w:numPr>
      <w:ind w:left="539"/>
    </w:pPr>
    <w:rPr>
      <w:color w:val="451DC7" w:themeColor="background2"/>
    </w:rPr>
  </w:style>
  <w:style w:type="character" w:customStyle="1" w:styleId="Title2Car">
    <w:name w:val="Title 2 Car"/>
    <w:basedOn w:val="berschrift2Zchn"/>
    <w:link w:val="Title2"/>
    <w:uiPriority w:val="2"/>
    <w:rsid w:val="007745EF"/>
    <w:rPr>
      <w:rFonts w:ascii="Aptos SemiBold" w:eastAsiaTheme="majorEastAsia" w:hAnsi="Aptos SemiBold" w:cstheme="majorBidi"/>
      <w:color w:val="451DC7" w:themeColor="background2"/>
      <w:sz w:val="28"/>
      <w:szCs w:val="28"/>
      <w:lang w:val="en-GB"/>
    </w:rPr>
  </w:style>
  <w:style w:type="paragraph" w:customStyle="1" w:styleId="Title3">
    <w:name w:val="Title 3"/>
    <w:basedOn w:val="berschrift3"/>
    <w:next w:val="Standard"/>
    <w:link w:val="Title3Car"/>
    <w:uiPriority w:val="2"/>
    <w:qFormat/>
    <w:rsid w:val="000E3639"/>
    <w:pPr>
      <w:numPr>
        <w:ilvl w:val="0"/>
        <w:numId w:val="0"/>
      </w:numPr>
      <w:spacing w:before="240" w:after="120"/>
      <w:ind w:left="533"/>
    </w:pPr>
    <w:rPr>
      <w:lang w:val="en-GB"/>
    </w:rPr>
  </w:style>
  <w:style w:type="character" w:customStyle="1" w:styleId="Title3Car">
    <w:name w:val="Title 3 Car"/>
    <w:basedOn w:val="berschrift3Zchn"/>
    <w:link w:val="Title3"/>
    <w:uiPriority w:val="2"/>
    <w:rsid w:val="000E3639"/>
    <w:rPr>
      <w:rFonts w:ascii="Aptos SemiBold" w:eastAsiaTheme="majorEastAsia" w:hAnsi="Aptos SemiBold" w:cstheme="majorBidi"/>
      <w:color w:val="451DC7" w:themeColor="background2"/>
      <w:sz w:val="24"/>
      <w:szCs w:val="24"/>
      <w:lang w:val="en-GB"/>
    </w:rPr>
  </w:style>
  <w:style w:type="paragraph" w:styleId="Titel">
    <w:name w:val="Title"/>
    <w:aliases w:val="Title no number"/>
    <w:basedOn w:val="Standard"/>
    <w:next w:val="Standard"/>
    <w:link w:val="TitelZchn"/>
    <w:uiPriority w:val="24"/>
    <w:qFormat/>
    <w:rsid w:val="007745EF"/>
    <w:pPr>
      <w:spacing w:after="0"/>
      <w:contextualSpacing/>
    </w:pPr>
    <w:rPr>
      <w:rFonts w:ascii="Aptos SemiBold" w:eastAsiaTheme="majorEastAsia" w:hAnsi="Aptos SemiBold" w:cstheme="majorBidi"/>
      <w:color w:val="451DC7" w:themeColor="background2"/>
      <w:spacing w:val="-10"/>
      <w:kern w:val="28"/>
      <w:sz w:val="28"/>
      <w:szCs w:val="56"/>
    </w:rPr>
  </w:style>
  <w:style w:type="character" w:customStyle="1" w:styleId="TitelZchn">
    <w:name w:val="Titel Zchn"/>
    <w:aliases w:val="Title no number Zchn"/>
    <w:basedOn w:val="Absatz-Standardschriftart"/>
    <w:link w:val="Titel"/>
    <w:uiPriority w:val="24"/>
    <w:rsid w:val="007745EF"/>
    <w:rPr>
      <w:rFonts w:ascii="Aptos SemiBold" w:eastAsiaTheme="majorEastAsia" w:hAnsi="Aptos SemiBold" w:cstheme="majorBidi"/>
      <w:color w:val="451DC7" w:themeColor="background2"/>
      <w:spacing w:val="-10"/>
      <w:kern w:val="28"/>
      <w:sz w:val="28"/>
      <w:szCs w:val="56"/>
    </w:rPr>
  </w:style>
  <w:style w:type="paragraph" w:customStyle="1" w:styleId="Commentdecision">
    <w:name w:val="Comment/decision"/>
    <w:basedOn w:val="Standard"/>
    <w:link w:val="CommentdecisionCar"/>
    <w:uiPriority w:val="18"/>
    <w:semiHidden/>
    <w:rsid w:val="00805D16"/>
    <w:pPr>
      <w:pBdr>
        <w:top w:val="single" w:sz="4" w:space="1" w:color="451DC7"/>
        <w:left w:val="single" w:sz="4" w:space="4" w:color="451DC7"/>
        <w:bottom w:val="single" w:sz="4" w:space="1" w:color="451DC7"/>
        <w:right w:val="single" w:sz="4" w:space="4" w:color="451DC7"/>
      </w:pBdr>
      <w:shd w:val="clear" w:color="auto" w:fill="CAFEE0"/>
    </w:pPr>
  </w:style>
  <w:style w:type="character" w:customStyle="1" w:styleId="CommentdecisionCar">
    <w:name w:val="Comment/decision Car"/>
    <w:basedOn w:val="Absatz-Standardschriftart"/>
    <w:link w:val="Commentdecision"/>
    <w:uiPriority w:val="18"/>
    <w:semiHidden/>
    <w:rsid w:val="00B20396"/>
    <w:rPr>
      <w:rFonts w:ascii="Aptos Light" w:hAnsi="Aptos Light"/>
      <w:shd w:val="clear" w:color="auto" w:fill="CAFEE0"/>
    </w:rPr>
  </w:style>
  <w:style w:type="table" w:styleId="Tabellenraster">
    <w:name w:val="Table Grid"/>
    <w:basedOn w:val="NormaleTabelle"/>
    <w:uiPriority w:val="59"/>
    <w:rsid w:val="0038464F"/>
    <w:pPr>
      <w:spacing w:after="120"/>
      <w:ind w:left="533"/>
    </w:pPr>
    <w:tblPr>
      <w:tblInd w:w="53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mithellemGitternetz">
    <w:name w:val="Grid Table Light"/>
    <w:basedOn w:val="NormaleTabelle"/>
    <w:uiPriority w:val="40"/>
    <w:rsid w:val="00C309B4"/>
    <w:pPr>
      <w:spacing w:after="120"/>
      <w:ind w:left="533"/>
    </w:pPr>
    <w:tblPr>
      <w:tblInd w:w="533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EinfacheTabelle1">
    <w:name w:val="Plain Table 1"/>
    <w:basedOn w:val="NormaleTabelle"/>
    <w:uiPriority w:val="41"/>
    <w:rsid w:val="00C309B4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2">
    <w:name w:val="Plain Table 2"/>
    <w:basedOn w:val="NormaleTabelle"/>
    <w:uiPriority w:val="42"/>
    <w:rsid w:val="004E563C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2F2F2"/>
        <w:bottom w:val="single" w:sz="4" w:space="0" w:color="F2F2F2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Inhaltsverzeichnisberschrift">
    <w:name w:val="TOC Heading"/>
    <w:aliases w:val="Header - table of content"/>
    <w:basedOn w:val="Standard"/>
    <w:next w:val="Standard"/>
    <w:uiPriority w:val="26"/>
    <w:unhideWhenUsed/>
    <w:qFormat/>
    <w:rsid w:val="002205AC"/>
    <w:pPr>
      <w:ind w:left="540"/>
    </w:pPr>
    <w:rPr>
      <w:rFonts w:ascii="Aptos" w:hAnsi="Aptos"/>
      <w:color w:val="451DC7" w:themeColor="background2"/>
      <w:kern w:val="0"/>
      <w:sz w:val="52"/>
      <w:szCs w:val="32"/>
      <w:lang w:eastAsia="fr-FR"/>
      <w14:ligatures w14:val="none"/>
    </w:rPr>
  </w:style>
  <w:style w:type="paragraph" w:styleId="Verzeichnis1">
    <w:name w:val="toc 1"/>
    <w:basedOn w:val="Standard"/>
    <w:next w:val="Standard"/>
    <w:autoRedefine/>
    <w:uiPriority w:val="39"/>
    <w:rsid w:val="000E300D"/>
    <w:pPr>
      <w:tabs>
        <w:tab w:val="left" w:pos="567"/>
        <w:tab w:val="left" w:pos="1106"/>
        <w:tab w:val="right" w:leader="dot" w:pos="9016"/>
      </w:tabs>
      <w:spacing w:after="100"/>
      <w:ind w:left="1106" w:hanging="567"/>
    </w:pPr>
    <w:rPr>
      <w:b/>
      <w:noProof/>
      <w:lang w:val="en-GB"/>
    </w:rPr>
  </w:style>
  <w:style w:type="paragraph" w:styleId="Verzeichnis2">
    <w:name w:val="toc 2"/>
    <w:basedOn w:val="Standard"/>
    <w:next w:val="Standard"/>
    <w:autoRedefine/>
    <w:uiPriority w:val="39"/>
    <w:rsid w:val="000E300D"/>
    <w:pPr>
      <w:tabs>
        <w:tab w:val="left" w:pos="1134"/>
        <w:tab w:val="right" w:leader="dot" w:pos="9016"/>
      </w:tabs>
      <w:spacing w:after="100"/>
      <w:ind w:left="1106" w:hanging="567"/>
    </w:pPr>
  </w:style>
  <w:style w:type="paragraph" w:styleId="Verzeichnis3">
    <w:name w:val="toc 3"/>
    <w:basedOn w:val="Standard"/>
    <w:next w:val="Standard"/>
    <w:autoRedefine/>
    <w:uiPriority w:val="39"/>
    <w:rsid w:val="000E300D"/>
    <w:pPr>
      <w:tabs>
        <w:tab w:val="left" w:pos="1100"/>
        <w:tab w:val="right" w:leader="dot" w:pos="9016"/>
      </w:tabs>
      <w:spacing w:after="100"/>
      <w:ind w:left="1106" w:hanging="567"/>
    </w:pPr>
    <w:rPr>
      <w:noProof/>
      <w:lang w:val="en-GB"/>
    </w:rPr>
  </w:style>
  <w:style w:type="character" w:styleId="Hyperlink">
    <w:name w:val="Hyperlink"/>
    <w:basedOn w:val="Absatz-Standardschriftart"/>
    <w:uiPriority w:val="99"/>
    <w:qFormat/>
    <w:rsid w:val="007745EF"/>
    <w:rPr>
      <w:color w:val="451DC7" w:themeColor="background2"/>
      <w:u w:val="single"/>
    </w:rPr>
  </w:style>
  <w:style w:type="paragraph" w:styleId="Verzeichnis4">
    <w:name w:val="toc 4"/>
    <w:basedOn w:val="Standard"/>
    <w:next w:val="Standard"/>
    <w:autoRedefine/>
    <w:uiPriority w:val="39"/>
    <w:rsid w:val="00BD2FFB"/>
    <w:pPr>
      <w:spacing w:after="100"/>
      <w:ind w:left="600"/>
    </w:pPr>
  </w:style>
  <w:style w:type="paragraph" w:styleId="Kopfzeile">
    <w:name w:val="header"/>
    <w:aliases w:val="DTSKopfzeile"/>
    <w:basedOn w:val="Standard"/>
    <w:link w:val="KopfzeileZchn"/>
    <w:uiPriority w:val="99"/>
    <w:unhideWhenUsed/>
    <w:rsid w:val="008A6A36"/>
    <w:pPr>
      <w:tabs>
        <w:tab w:val="center" w:pos="4536"/>
        <w:tab w:val="right" w:pos="9072"/>
      </w:tabs>
      <w:spacing w:after="0"/>
    </w:pPr>
  </w:style>
  <w:style w:type="character" w:customStyle="1" w:styleId="KopfzeileZchn">
    <w:name w:val="Kopfzeile Zchn"/>
    <w:aliases w:val="DTSKopfzeile Zchn"/>
    <w:basedOn w:val="Absatz-Standardschriftart"/>
    <w:link w:val="Kopfzeile"/>
    <w:uiPriority w:val="99"/>
    <w:rsid w:val="001E61B1"/>
    <w:rPr>
      <w:rFonts w:ascii="Aptos" w:hAnsi="Aptos"/>
      <w:sz w:val="20"/>
      <w:szCs w:val="20"/>
    </w:rPr>
  </w:style>
  <w:style w:type="paragraph" w:styleId="Fuzeile">
    <w:name w:val="footer"/>
    <w:basedOn w:val="Standard"/>
    <w:link w:val="FuzeileZchn"/>
    <w:uiPriority w:val="99"/>
    <w:unhideWhenUsed/>
    <w:rsid w:val="008A6A36"/>
    <w:pPr>
      <w:tabs>
        <w:tab w:val="center" w:pos="4536"/>
        <w:tab w:val="right" w:pos="9072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1E61B1"/>
    <w:rPr>
      <w:rFonts w:ascii="Aptos" w:hAnsi="Aptos"/>
      <w:sz w:val="20"/>
      <w:szCs w:val="20"/>
    </w:rPr>
  </w:style>
  <w:style w:type="character" w:styleId="Platzhaltertext">
    <w:name w:val="Placeholder Text"/>
    <w:basedOn w:val="Absatz-Standardschriftart"/>
    <w:uiPriority w:val="99"/>
    <w:rsid w:val="00F502DB"/>
    <w:rPr>
      <w:color w:val="808080"/>
    </w:rPr>
  </w:style>
  <w:style w:type="numbering" w:customStyle="1" w:styleId="ListNumbering">
    <w:name w:val="List Numbering"/>
    <w:uiPriority w:val="99"/>
    <w:rsid w:val="00310570"/>
  </w:style>
  <w:style w:type="paragraph" w:styleId="Liste">
    <w:name w:val="List"/>
    <w:aliases w:val="Numbered list Level 1"/>
    <w:basedOn w:val="Standard"/>
    <w:next w:val="List1withoutnumber"/>
    <w:link w:val="ListeZchn"/>
    <w:uiPriority w:val="4"/>
    <w:qFormat/>
    <w:rsid w:val="005637EB"/>
    <w:pPr>
      <w:numPr>
        <w:numId w:val="4"/>
      </w:numPr>
    </w:pPr>
  </w:style>
  <w:style w:type="paragraph" w:styleId="Liste2">
    <w:name w:val="List 2"/>
    <w:aliases w:val="Numbered list Level 2"/>
    <w:basedOn w:val="Standard"/>
    <w:next w:val="List2withoutnumber"/>
    <w:link w:val="Liste2Zchn"/>
    <w:uiPriority w:val="6"/>
    <w:qFormat/>
    <w:rsid w:val="00022D2F"/>
    <w:pPr>
      <w:numPr>
        <w:ilvl w:val="1"/>
        <w:numId w:val="4"/>
      </w:numPr>
    </w:pPr>
  </w:style>
  <w:style w:type="paragraph" w:styleId="Liste3">
    <w:name w:val="List 3"/>
    <w:aliases w:val="Numbered list Level 3"/>
    <w:basedOn w:val="Standard"/>
    <w:uiPriority w:val="13"/>
    <w:qFormat/>
    <w:rsid w:val="00022D2F"/>
    <w:pPr>
      <w:numPr>
        <w:ilvl w:val="2"/>
        <w:numId w:val="4"/>
      </w:numPr>
    </w:pPr>
  </w:style>
  <w:style w:type="paragraph" w:styleId="Liste4">
    <w:name w:val="List 4"/>
    <w:aliases w:val="Numbered list Level 4"/>
    <w:basedOn w:val="Standard"/>
    <w:next w:val="List4withoutnumber"/>
    <w:uiPriority w:val="15"/>
    <w:qFormat/>
    <w:rsid w:val="00022D2F"/>
    <w:pPr>
      <w:numPr>
        <w:ilvl w:val="3"/>
        <w:numId w:val="4"/>
      </w:numPr>
    </w:pPr>
  </w:style>
  <w:style w:type="character" w:customStyle="1" w:styleId="CoverpagetitleCar">
    <w:name w:val="Cover page title Car"/>
    <w:basedOn w:val="Absatz-Standardschriftart"/>
    <w:link w:val="Coverpagetitle"/>
    <w:uiPriority w:val="27"/>
    <w:rsid w:val="00B20396"/>
    <w:rPr>
      <w:rFonts w:asciiTheme="majorHAnsi" w:hAnsiTheme="majorHAnsi"/>
      <w:color w:val="451DC7" w:themeColor="background2"/>
      <w:sz w:val="56"/>
      <w:lang w:val="en-GB"/>
    </w:rPr>
  </w:style>
  <w:style w:type="paragraph" w:customStyle="1" w:styleId="HighlightCommentgreen">
    <w:name w:val="Highlight/ Comment green"/>
    <w:basedOn w:val="Standard"/>
    <w:next w:val="Standard"/>
    <w:link w:val="HighlightCommentgreenCar"/>
    <w:uiPriority w:val="4"/>
    <w:qFormat/>
    <w:rsid w:val="00AD6B61"/>
    <w:pPr>
      <w:framePr w:w="9368" w:wrap="notBeside" w:vAnchor="text" w:hAnchor="text" w:y="6"/>
      <w:pBdr>
        <w:top w:val="single" w:sz="4" w:space="1" w:color="451DC7" w:themeColor="background2"/>
        <w:left w:val="single" w:sz="4" w:space="4" w:color="451DC7" w:themeColor="background2"/>
        <w:bottom w:val="single" w:sz="4" w:space="1" w:color="451DC7" w:themeColor="background2"/>
        <w:right w:val="single" w:sz="4" w:space="4" w:color="451DC7" w:themeColor="background2"/>
      </w:pBdr>
      <w:shd w:val="clear" w:color="auto" w:fill="CAFEE0" w:themeFill="accent2"/>
      <w:spacing w:after="0"/>
      <w:ind w:left="652"/>
    </w:pPr>
    <w:rPr>
      <w:color w:val="000000" w:themeColor="text1"/>
      <w:szCs w:val="18"/>
      <w:lang w:val="en-GB"/>
    </w:rPr>
  </w:style>
  <w:style w:type="character" w:customStyle="1" w:styleId="HighlightCommentgreenCar">
    <w:name w:val="Highlight/ Comment green Car"/>
    <w:basedOn w:val="Absatz-Standardschriftart"/>
    <w:link w:val="HighlightCommentgreen"/>
    <w:uiPriority w:val="4"/>
    <w:rsid w:val="00AD6B61"/>
    <w:rPr>
      <w:rFonts w:ascii="Aptos Light" w:hAnsi="Aptos Light"/>
      <w:color w:val="000000" w:themeColor="text1"/>
      <w:szCs w:val="18"/>
      <w:shd w:val="clear" w:color="auto" w:fill="CAFEE0" w:themeFill="accent2"/>
      <w:lang w:val="en-GB"/>
    </w:rPr>
  </w:style>
  <w:style w:type="paragraph" w:customStyle="1" w:styleId="DecimalAligned">
    <w:name w:val="Decimal Aligned"/>
    <w:basedOn w:val="Standard"/>
    <w:uiPriority w:val="40"/>
    <w:rsid w:val="00F849A8"/>
    <w:pPr>
      <w:tabs>
        <w:tab w:val="decimal" w:pos="360"/>
      </w:tabs>
      <w:spacing w:before="0" w:after="200" w:line="276" w:lineRule="auto"/>
      <w:ind w:left="0"/>
    </w:pPr>
    <w:rPr>
      <w:rFonts w:asciiTheme="minorHAnsi" w:eastAsiaTheme="minorEastAsia" w:hAnsiTheme="minorHAnsi" w:cs="Times New Roman"/>
      <w:kern w:val="0"/>
      <w:lang w:eastAsia="fr-FR"/>
      <w14:ligatures w14:val="none"/>
    </w:rPr>
  </w:style>
  <w:style w:type="paragraph" w:styleId="Funotentext">
    <w:name w:val="footnote text"/>
    <w:basedOn w:val="Standard"/>
    <w:link w:val="FunotentextZchn"/>
    <w:uiPriority w:val="99"/>
    <w:unhideWhenUsed/>
    <w:rsid w:val="00F849A8"/>
    <w:pPr>
      <w:spacing w:before="0" w:after="0"/>
      <w:ind w:left="0"/>
    </w:pPr>
    <w:rPr>
      <w:rFonts w:asciiTheme="minorHAnsi" w:eastAsiaTheme="minorEastAsia" w:hAnsiTheme="minorHAnsi" w:cs="Times New Roman"/>
      <w:kern w:val="0"/>
      <w:sz w:val="20"/>
      <w:szCs w:val="20"/>
      <w:lang w:eastAsia="fr-FR"/>
      <w14:ligatures w14:val="none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F849A8"/>
    <w:rPr>
      <w:rFonts w:asciiTheme="minorHAnsi" w:eastAsiaTheme="minorEastAsia" w:hAnsiTheme="minorHAnsi" w:cs="Times New Roman"/>
      <w:kern w:val="0"/>
      <w:sz w:val="20"/>
      <w:szCs w:val="20"/>
      <w:lang w:eastAsia="fr-FR"/>
      <w14:ligatures w14:val="none"/>
    </w:rPr>
  </w:style>
  <w:style w:type="table" w:styleId="HelleSchattierung-Akzent1">
    <w:name w:val="Light Shading Accent 1"/>
    <w:basedOn w:val="NormaleTabelle"/>
    <w:uiPriority w:val="60"/>
    <w:rsid w:val="00BD2AAC"/>
    <w:pPr>
      <w:spacing w:before="0" w:after="0"/>
      <w:ind w:left="0"/>
    </w:pPr>
    <w:rPr>
      <w:rFonts w:asciiTheme="minorHAnsi" w:eastAsiaTheme="minorEastAsia" w:hAnsiTheme="minorHAnsi"/>
      <w:color w:val="03B34F" w:themeColor="accent1" w:themeShade="BF"/>
      <w:kern w:val="0"/>
      <w:lang w:eastAsia="fr-FR"/>
      <w14:ligatures w14:val="none"/>
    </w:rPr>
    <w:tblPr>
      <w:tblStyleRowBandSize w:val="1"/>
      <w:tblStyleColBandSize w:val="1"/>
      <w:tblInd w:w="533" w:type="dxa"/>
      <w:tblBorders>
        <w:top w:val="single" w:sz="8" w:space="0" w:color="04F06A" w:themeColor="accent1"/>
        <w:bottom w:val="single" w:sz="8" w:space="0" w:color="04F06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F06A" w:themeColor="accent1"/>
          <w:left w:val="nil"/>
          <w:bottom w:val="single" w:sz="8" w:space="0" w:color="04F06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F06A" w:themeColor="accent1"/>
          <w:left w:val="nil"/>
          <w:bottom w:val="single" w:sz="8" w:space="0" w:color="04F06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EFE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EFED9" w:themeFill="accent1" w:themeFillTint="3F"/>
      </w:tcPr>
    </w:tblStylePr>
  </w:style>
  <w:style w:type="table" w:styleId="Gitternetztabelle1hellAkzent5">
    <w:name w:val="Grid Table 1 Light Accent 5"/>
    <w:basedOn w:val="NormaleTabelle"/>
    <w:uiPriority w:val="46"/>
    <w:rsid w:val="00D6064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D299FF" w:themeColor="accent5" w:themeTint="66"/>
        <w:left w:val="single" w:sz="4" w:space="0" w:color="D299FF" w:themeColor="accent5" w:themeTint="66"/>
        <w:bottom w:val="single" w:sz="4" w:space="0" w:color="D299FF" w:themeColor="accent5" w:themeTint="66"/>
        <w:right w:val="single" w:sz="4" w:space="0" w:color="D299FF" w:themeColor="accent5" w:themeTint="66"/>
        <w:insideH w:val="single" w:sz="4" w:space="0" w:color="D299FF" w:themeColor="accent5" w:themeTint="66"/>
        <w:insideV w:val="single" w:sz="4" w:space="0" w:color="D29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B66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B66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ntabelle3Akzent5">
    <w:name w:val="List Table 3 Accent 5"/>
    <w:basedOn w:val="NormaleTabelle"/>
    <w:uiPriority w:val="48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F00FF" w:themeColor="accent5"/>
        <w:left w:val="single" w:sz="4" w:space="0" w:color="8F00FF" w:themeColor="accent5"/>
        <w:bottom w:val="single" w:sz="4" w:space="0" w:color="8F00FF" w:themeColor="accent5"/>
        <w:right w:val="single" w:sz="4" w:space="0" w:color="8F00FF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F00FF" w:themeFill="accent5"/>
      </w:tcPr>
    </w:tblStylePr>
    <w:tblStylePr w:type="lastRow">
      <w:rPr>
        <w:b/>
        <w:bCs/>
      </w:rPr>
      <w:tblPr/>
      <w:tcPr>
        <w:tcBorders>
          <w:top w:val="double" w:sz="4" w:space="0" w:color="8F00FF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F00FF" w:themeColor="accent5"/>
          <w:right w:val="single" w:sz="4" w:space="0" w:color="8F00FF" w:themeColor="accent5"/>
        </w:tcBorders>
      </w:tcPr>
    </w:tblStylePr>
    <w:tblStylePr w:type="band1Horz">
      <w:tblPr/>
      <w:tcPr>
        <w:tcBorders>
          <w:top w:val="single" w:sz="4" w:space="0" w:color="8F00FF" w:themeColor="accent5"/>
          <w:bottom w:val="single" w:sz="4" w:space="0" w:color="8F00FF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F00FF" w:themeColor="accent5"/>
          <w:left w:val="nil"/>
        </w:tcBorders>
      </w:tcPr>
    </w:tblStylePr>
    <w:tblStylePr w:type="swCell">
      <w:tblPr/>
      <w:tcPr>
        <w:tcBorders>
          <w:top w:val="double" w:sz="4" w:space="0" w:color="8F00FF" w:themeColor="accent5"/>
          <w:right w:val="nil"/>
        </w:tcBorders>
      </w:tcPr>
    </w:tblStylePr>
  </w:style>
  <w:style w:type="table" w:styleId="Gitternetztabelle4Akzent3">
    <w:name w:val="Grid Table 4 Accent 3"/>
    <w:basedOn w:val="NormaleTabelle"/>
    <w:uiPriority w:val="49"/>
    <w:rsid w:val="00BC25A2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left w:val="single" w:sz="4" w:space="0" w:color="5C32E2" w:themeColor="accent3" w:themeTint="99"/>
        <w:bottom w:val="single" w:sz="4" w:space="0" w:color="5C32E2" w:themeColor="accent3" w:themeTint="99"/>
        <w:right w:val="single" w:sz="4" w:space="0" w:color="5C32E2" w:themeColor="accent3" w:themeTint="99"/>
        <w:insideH w:val="single" w:sz="4" w:space="0" w:color="5C32E2" w:themeColor="accent3" w:themeTint="99"/>
        <w:insideV w:val="single" w:sz="4" w:space="0" w:color="5C32E2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50F6B" w:themeColor="accent3"/>
          <w:left w:val="single" w:sz="4" w:space="0" w:color="250F6B" w:themeColor="accent3"/>
          <w:bottom w:val="single" w:sz="4" w:space="0" w:color="250F6B" w:themeColor="accent3"/>
          <w:right w:val="single" w:sz="4" w:space="0" w:color="250F6B" w:themeColor="accent3"/>
          <w:insideH w:val="nil"/>
          <w:insideV w:val="nil"/>
        </w:tcBorders>
        <w:shd w:val="clear" w:color="auto" w:fill="250F6B" w:themeFill="accent3"/>
      </w:tcPr>
    </w:tblStylePr>
    <w:tblStylePr w:type="lastRow">
      <w:rPr>
        <w:b/>
        <w:bCs/>
      </w:rPr>
      <w:tblPr/>
      <w:tcPr>
        <w:tcBorders>
          <w:top w:val="double" w:sz="4" w:space="0" w:color="250F6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customStyle="1" w:styleId="Wavestonetable1">
    <w:name w:val="Wavestone table 1"/>
    <w:basedOn w:val="NormaleTabelle"/>
    <w:uiPriority w:val="99"/>
    <w:rsid w:val="00C309B4"/>
    <w:pPr>
      <w:spacing w:before="0" w:after="0"/>
      <w:ind w:left="0"/>
    </w:pPr>
    <w:tblPr>
      <w:tblInd w:w="533" w:type="dxa"/>
    </w:tblPr>
    <w:tcPr>
      <w:shd w:val="clear" w:color="auto" w:fill="FFFFFF" w:themeFill="background1"/>
    </w:tcPr>
    <w:tblStylePr w:type="firstRow">
      <w:rPr>
        <w:rFonts w:asciiTheme="majorHAnsi" w:hAnsiTheme="majorHAnsi"/>
        <w:color w:val="451DC7" w:themeColor="background2"/>
        <w:sz w:val="22"/>
      </w:rPr>
    </w:tblStylePr>
    <w:tblStylePr w:type="firstCol">
      <w:tblPr/>
      <w:tcPr>
        <w:shd w:val="clear" w:color="auto" w:fill="FFFFFF" w:themeFill="background1"/>
      </w:tcPr>
    </w:tblStylePr>
  </w:style>
  <w:style w:type="table" w:styleId="HelleListe-Akzent3">
    <w:name w:val="Light List Accent 3"/>
    <w:basedOn w:val="NormaleTabelle"/>
    <w:uiPriority w:val="61"/>
    <w:rsid w:val="00BD2AAC"/>
    <w:pPr>
      <w:spacing w:before="0" w:after="0"/>
      <w:ind w:left="0"/>
    </w:pPr>
    <w:rPr>
      <w:rFonts w:asciiTheme="minorHAnsi" w:eastAsiaTheme="minorEastAsia" w:hAnsiTheme="minorHAnsi"/>
      <w:kern w:val="0"/>
      <w:lang w:eastAsia="fr-FR"/>
      <w14:ligatures w14:val="none"/>
    </w:rPr>
    <w:tblPr>
      <w:tblStyleRowBandSize w:val="1"/>
      <w:tblStyleColBandSize w:val="1"/>
      <w:tblInd w:w="533" w:type="dxa"/>
      <w:tblBorders>
        <w:top w:val="single" w:sz="8" w:space="0" w:color="250F6B" w:themeColor="accent3"/>
        <w:left w:val="single" w:sz="8" w:space="0" w:color="250F6B" w:themeColor="accent3"/>
        <w:bottom w:val="single" w:sz="8" w:space="0" w:color="250F6B" w:themeColor="accent3"/>
        <w:right w:val="single" w:sz="8" w:space="0" w:color="250F6B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50F6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50F6B" w:themeColor="accent3"/>
          <w:left w:val="single" w:sz="8" w:space="0" w:color="250F6B" w:themeColor="accent3"/>
          <w:bottom w:val="single" w:sz="8" w:space="0" w:color="250F6B" w:themeColor="accent3"/>
          <w:right w:val="single" w:sz="8" w:space="0" w:color="250F6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50F6B" w:themeColor="accent3"/>
          <w:left w:val="single" w:sz="8" w:space="0" w:color="250F6B" w:themeColor="accent3"/>
          <w:bottom w:val="single" w:sz="8" w:space="0" w:color="250F6B" w:themeColor="accent3"/>
          <w:right w:val="single" w:sz="8" w:space="0" w:color="250F6B" w:themeColor="accent3"/>
        </w:tcBorders>
      </w:tcPr>
    </w:tblStylePr>
    <w:tblStylePr w:type="band1Horz">
      <w:tblPr/>
      <w:tcPr>
        <w:tcBorders>
          <w:top w:val="single" w:sz="8" w:space="0" w:color="250F6B" w:themeColor="accent3"/>
          <w:left w:val="single" w:sz="8" w:space="0" w:color="250F6B" w:themeColor="accent3"/>
          <w:bottom w:val="single" w:sz="8" w:space="0" w:color="250F6B" w:themeColor="accent3"/>
          <w:right w:val="single" w:sz="8" w:space="0" w:color="250F6B" w:themeColor="accent3"/>
        </w:tcBorders>
      </w:tcPr>
    </w:tblStylePr>
  </w:style>
  <w:style w:type="character" w:customStyle="1" w:styleId="KeinLeerraumZchn">
    <w:name w:val="Kein Leerraum Zchn"/>
    <w:basedOn w:val="Absatz-Standardschriftart"/>
    <w:link w:val="KeinLeerraum"/>
    <w:uiPriority w:val="1"/>
    <w:rsid w:val="00EE24DF"/>
    <w:rPr>
      <w:szCs w:val="20"/>
    </w:rPr>
  </w:style>
  <w:style w:type="paragraph" w:customStyle="1" w:styleId="List1withoutnumber">
    <w:name w:val="List 1 without number"/>
    <w:basedOn w:val="Standard"/>
    <w:next w:val="Liste2"/>
    <w:link w:val="List1withoutnumberCar"/>
    <w:uiPriority w:val="5"/>
    <w:qFormat/>
    <w:rsid w:val="003F3A22"/>
    <w:pPr>
      <w:ind w:left="896"/>
    </w:pPr>
  </w:style>
  <w:style w:type="character" w:customStyle="1" w:styleId="ListeZchn">
    <w:name w:val="Liste Zchn"/>
    <w:aliases w:val="Numbered list Level 1 Zchn"/>
    <w:basedOn w:val="ListenabsatzZchn"/>
    <w:link w:val="Liste"/>
    <w:uiPriority w:val="4"/>
    <w:rsid w:val="00CE38E5"/>
    <w:rPr>
      <w:rFonts w:ascii="Aptos Light" w:hAnsi="Aptos Light"/>
      <w:sz w:val="20"/>
      <w:szCs w:val="20"/>
    </w:rPr>
  </w:style>
  <w:style w:type="character" w:customStyle="1" w:styleId="List1withoutnumberCar">
    <w:name w:val="List 1 without number Car"/>
    <w:basedOn w:val="ListeZchn"/>
    <w:link w:val="List1withoutnumber"/>
    <w:uiPriority w:val="5"/>
    <w:rsid w:val="00B20396"/>
    <w:rPr>
      <w:rFonts w:ascii="Aptos Light" w:hAnsi="Aptos Light"/>
      <w:sz w:val="20"/>
      <w:szCs w:val="20"/>
    </w:rPr>
  </w:style>
  <w:style w:type="paragraph" w:customStyle="1" w:styleId="List2withoutnumber">
    <w:name w:val="List 2 without number"/>
    <w:basedOn w:val="Standard"/>
    <w:next w:val="Liste3"/>
    <w:link w:val="List2withoutnumberCar"/>
    <w:uiPriority w:val="7"/>
    <w:qFormat/>
    <w:rsid w:val="004A2106"/>
    <w:pPr>
      <w:ind w:left="1259"/>
    </w:pPr>
  </w:style>
  <w:style w:type="character" w:customStyle="1" w:styleId="Liste2Zchn">
    <w:name w:val="Liste 2 Zchn"/>
    <w:aliases w:val="Numbered list Level 2 Zchn"/>
    <w:basedOn w:val="ListenabsatzZchn"/>
    <w:link w:val="Liste2"/>
    <w:uiPriority w:val="6"/>
    <w:rsid w:val="00B20396"/>
    <w:rPr>
      <w:rFonts w:ascii="Aptos Light" w:hAnsi="Aptos Light"/>
      <w:sz w:val="20"/>
      <w:szCs w:val="20"/>
    </w:rPr>
  </w:style>
  <w:style w:type="character" w:customStyle="1" w:styleId="List2withoutnumberCar">
    <w:name w:val="List 2 without number Car"/>
    <w:basedOn w:val="Liste2Zchn"/>
    <w:link w:val="List2withoutnumber"/>
    <w:uiPriority w:val="7"/>
    <w:rsid w:val="00B20396"/>
    <w:rPr>
      <w:rFonts w:ascii="Aptos Light" w:hAnsi="Aptos Light"/>
      <w:sz w:val="20"/>
      <w:szCs w:val="20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0775EE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0775EE"/>
    <w:rPr>
      <w:rFonts w:ascii="Aptos Light" w:hAnsi="Aptos Light"/>
    </w:rPr>
  </w:style>
  <w:style w:type="paragraph" w:customStyle="1" w:styleId="List3withoutnumber">
    <w:name w:val="List 3 without number"/>
    <w:basedOn w:val="Liste3"/>
    <w:next w:val="Liste4"/>
    <w:uiPriority w:val="14"/>
    <w:qFormat/>
    <w:rsid w:val="001430FF"/>
    <w:pPr>
      <w:numPr>
        <w:ilvl w:val="0"/>
        <w:numId w:val="0"/>
      </w:numPr>
      <w:ind w:left="1616"/>
    </w:pPr>
  </w:style>
  <w:style w:type="paragraph" w:customStyle="1" w:styleId="List4withoutnumber">
    <w:name w:val="List 4 without number"/>
    <w:basedOn w:val="Standard"/>
    <w:uiPriority w:val="16"/>
    <w:qFormat/>
    <w:rsid w:val="00B91A1E"/>
    <w:pPr>
      <w:ind w:left="1973"/>
    </w:pPr>
  </w:style>
  <w:style w:type="table" w:styleId="Listentabelle1hell">
    <w:name w:val="List Table 1 Light"/>
    <w:basedOn w:val="NormaleTabelle"/>
    <w:uiPriority w:val="46"/>
    <w:rsid w:val="00D04FCA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1hellAkzent1">
    <w:name w:val="Grid Table 1 Light Accent 1"/>
    <w:basedOn w:val="NormaleTabelle"/>
    <w:uiPriority w:val="46"/>
    <w:rsid w:val="0064168E"/>
    <w:pPr>
      <w:spacing w:after="120"/>
      <w:ind w:left="533"/>
    </w:pPr>
    <w:tblPr>
      <w:tblStyleRowBandSize w:val="1"/>
      <w:tblStyleColBandSize w:val="1"/>
      <w:tblInd w:w="539" w:type="dxa"/>
      <w:tblBorders>
        <w:top w:val="single" w:sz="4" w:space="0" w:color="250F6B" w:themeColor="accent3"/>
        <w:left w:val="single" w:sz="4" w:space="0" w:color="250F6B" w:themeColor="accent3"/>
        <w:bottom w:val="single" w:sz="4" w:space="0" w:color="250F6B" w:themeColor="accent3"/>
        <w:right w:val="single" w:sz="4" w:space="0" w:color="250F6B" w:themeColor="accent3"/>
        <w:insideH w:val="single" w:sz="4" w:space="0" w:color="250F6B" w:themeColor="accent3"/>
        <w:insideV w:val="single" w:sz="4" w:space="0" w:color="250F6B" w:themeColor="accent3"/>
      </w:tblBorders>
    </w:tblPr>
    <w:tblStylePr w:type="firstRow">
      <w:rPr>
        <w:b/>
        <w:bCs/>
      </w:rPr>
      <w:tblPr/>
      <w:tcPr>
        <w:tcBorders>
          <w:bottom w:val="single" w:sz="12" w:space="0" w:color="61FCA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1FCA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Akzent1">
    <w:name w:val="Grid Table 2 Accent 1"/>
    <w:basedOn w:val="NormaleTabelle"/>
    <w:uiPriority w:val="47"/>
    <w:rsid w:val="00056667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" w:space="0" w:color="61FCA4" w:themeColor="accent1" w:themeTint="99"/>
        <w:bottom w:val="single" w:sz="2" w:space="0" w:color="61FCA4" w:themeColor="accent1" w:themeTint="99"/>
        <w:insideH w:val="single" w:sz="2" w:space="0" w:color="61FCA4" w:themeColor="accent1" w:themeTint="99"/>
        <w:insideV w:val="single" w:sz="2" w:space="0" w:color="61FCA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1FCA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1FCA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paragraph" w:styleId="StandardWeb">
    <w:name w:val="Normal (Web)"/>
    <w:basedOn w:val="Standard"/>
    <w:uiPriority w:val="99"/>
    <w:semiHidden/>
    <w:unhideWhenUsed/>
    <w:rsid w:val="005429B9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7673F"/>
    <w:rPr>
      <w:color w:val="605E5C"/>
      <w:shd w:val="clear" w:color="auto" w:fill="E1DFDD"/>
    </w:rPr>
  </w:style>
  <w:style w:type="table" w:styleId="EinfacheTabelle3">
    <w:name w:val="Plain Table 3"/>
    <w:basedOn w:val="NormaleTabelle"/>
    <w:uiPriority w:val="43"/>
    <w:rsid w:val="004E563C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4">
    <w:name w:val="Plain Table 4"/>
    <w:basedOn w:val="NormaleTabelle"/>
    <w:uiPriority w:val="44"/>
    <w:rsid w:val="004E563C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5">
    <w:name w:val="Plain Table 5"/>
    <w:basedOn w:val="NormaleTabelle"/>
    <w:uiPriority w:val="45"/>
    <w:rsid w:val="004E563C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1hell">
    <w:name w:val="Grid Table 1 Light"/>
    <w:basedOn w:val="NormaleTabelle"/>
    <w:uiPriority w:val="46"/>
    <w:rsid w:val="00386DA7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-Akzent2">
    <w:name w:val="Grid Table 1 Light Accent 2"/>
    <w:basedOn w:val="NormaleTabelle"/>
    <w:uiPriority w:val="46"/>
    <w:rsid w:val="004863A9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12" w:space="0" w:color="451DC7" w:themeColor="background2"/>
        </w:tcBorders>
      </w:tcPr>
    </w:tblStylePr>
    <w:tblStylePr w:type="lastRow">
      <w:rPr>
        <w:b/>
        <w:bCs/>
      </w:rPr>
      <w:tblPr/>
      <w:tcPr>
        <w:tcBorders>
          <w:top w:val="double" w:sz="2" w:space="0" w:color="DEFEE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3">
    <w:name w:val="Grid Table 1 Light Accent 3"/>
    <w:basedOn w:val="NormaleTabelle"/>
    <w:uiPriority w:val="46"/>
    <w:rsid w:val="000C0583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9276EC" w:themeColor="accent3" w:themeTint="66"/>
        <w:left w:val="single" w:sz="4" w:space="0" w:color="9276EC" w:themeColor="accent3" w:themeTint="66"/>
        <w:bottom w:val="single" w:sz="4" w:space="0" w:color="9276EC" w:themeColor="accent3" w:themeTint="66"/>
        <w:right w:val="single" w:sz="4" w:space="0" w:color="9276EC" w:themeColor="accent3" w:themeTint="66"/>
        <w:insideH w:val="single" w:sz="4" w:space="0" w:color="9276EC" w:themeColor="accent3" w:themeTint="66"/>
        <w:insideV w:val="single" w:sz="4" w:space="0" w:color="9276E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5C32E2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C32E2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4">
    <w:name w:val="Grid Table 1 Light Accent 4"/>
    <w:basedOn w:val="NormaleTabelle"/>
    <w:uiPriority w:val="46"/>
    <w:rsid w:val="00D6064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4CDE2" w:themeColor="accent4" w:themeTint="66"/>
        <w:left w:val="single" w:sz="4" w:space="0" w:color="B4CDE2" w:themeColor="accent4" w:themeTint="66"/>
        <w:bottom w:val="single" w:sz="4" w:space="0" w:color="B4CDE2" w:themeColor="accent4" w:themeTint="66"/>
        <w:right w:val="single" w:sz="4" w:space="0" w:color="B4CDE2" w:themeColor="accent4" w:themeTint="66"/>
        <w:insideH w:val="single" w:sz="4" w:space="0" w:color="B4CDE2" w:themeColor="accent4" w:themeTint="66"/>
        <w:insideV w:val="single" w:sz="4" w:space="0" w:color="B4CDE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EB4D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B4D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6">
    <w:name w:val="Grid Table 1 Light Accent 6"/>
    <w:basedOn w:val="NormaleTabelle"/>
    <w:uiPriority w:val="46"/>
    <w:rsid w:val="00F754A3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8B8B8" w:themeColor="accent6" w:themeShade="BF"/>
        <w:left w:val="single" w:sz="4" w:space="0" w:color="B8B8B8" w:themeColor="accent6" w:themeShade="BF"/>
        <w:bottom w:val="single" w:sz="4" w:space="0" w:color="B8B8B8" w:themeColor="accent6" w:themeShade="BF"/>
        <w:right w:val="single" w:sz="4" w:space="0" w:color="B8B8B8" w:themeColor="accent6" w:themeShade="BF"/>
        <w:insideH w:val="single" w:sz="4" w:space="0" w:color="B8B8B8" w:themeColor="accent6" w:themeShade="BF"/>
        <w:insideV w:val="single" w:sz="4" w:space="0" w:color="B8B8B8" w:themeColor="accent6" w:themeShade="BF"/>
      </w:tblBorders>
    </w:tblPr>
    <w:tblStylePr w:type="firstRow">
      <w:rPr>
        <w:b/>
        <w:bCs/>
      </w:rPr>
      <w:tblPr/>
      <w:tcPr>
        <w:tcBorders>
          <w:bottom w:val="single" w:sz="12" w:space="0" w:color="B8B8B8" w:themeColor="accent6" w:themeShade="BF"/>
        </w:tcBorders>
      </w:tcPr>
    </w:tblStylePr>
    <w:tblStylePr w:type="lastRow">
      <w:rPr>
        <w:b/>
        <w:bCs/>
      </w:rPr>
      <w:tblPr/>
      <w:tcPr>
        <w:tcBorders>
          <w:top w:val="double" w:sz="2" w:space="0" w:color="F9F9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">
    <w:name w:val="Grid Table 2"/>
    <w:basedOn w:val="NormaleTabelle"/>
    <w:uiPriority w:val="47"/>
    <w:rsid w:val="00C0439C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2Akzent2">
    <w:name w:val="Grid Table 2 Accent 2"/>
    <w:basedOn w:val="NormaleTabelle"/>
    <w:uiPriority w:val="47"/>
    <w:rsid w:val="00B2384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12" w:space="0" w:color="451DC7" w:themeColor="background2"/>
        <w:bottom w:val="single" w:sz="12" w:space="0" w:color="451DC7" w:themeColor="background2"/>
        <w:insideH w:val="single" w:sz="4" w:space="0" w:color="451DC7" w:themeColor="background2"/>
        <w:insideV w:val="single" w:sz="4" w:space="0" w:color="451DC7" w:themeColor="background2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1DC7" w:themeColor="background2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EFEE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Gitternetztabelle2Akzent3">
    <w:name w:val="Grid Table 2 Accent 3"/>
    <w:basedOn w:val="NormaleTabelle"/>
    <w:uiPriority w:val="47"/>
    <w:rsid w:val="001518BE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" w:space="0" w:color="5C32E2" w:themeColor="accent3" w:themeTint="99"/>
        <w:bottom w:val="single" w:sz="2" w:space="0" w:color="5C32E2" w:themeColor="accent3" w:themeTint="99"/>
        <w:insideH w:val="single" w:sz="2" w:space="0" w:color="5C32E2" w:themeColor="accent3" w:themeTint="99"/>
        <w:insideV w:val="single" w:sz="2" w:space="0" w:color="5C32E2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C32E2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C32E2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Gitternetztabelle2Akzent4">
    <w:name w:val="Grid Table 2 Accent 4"/>
    <w:basedOn w:val="NormaleTabelle"/>
    <w:uiPriority w:val="47"/>
    <w:rsid w:val="000D09B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" w:space="0" w:color="8EB4D3" w:themeColor="accent4" w:themeTint="99"/>
        <w:bottom w:val="single" w:sz="2" w:space="0" w:color="8EB4D3" w:themeColor="accent4" w:themeTint="99"/>
        <w:insideH w:val="single" w:sz="2" w:space="0" w:color="8EB4D3" w:themeColor="accent4" w:themeTint="99"/>
        <w:insideV w:val="single" w:sz="2" w:space="0" w:color="8EB4D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B4D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B4D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Gitternetztabelle2Akzent5">
    <w:name w:val="Grid Table 2 Accent 5"/>
    <w:basedOn w:val="NormaleTabelle"/>
    <w:uiPriority w:val="47"/>
    <w:rsid w:val="009150BA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" w:space="0" w:color="BB66FF" w:themeColor="accent5" w:themeTint="99"/>
        <w:bottom w:val="single" w:sz="2" w:space="0" w:color="BB66FF" w:themeColor="accent5" w:themeTint="99"/>
        <w:insideH w:val="single" w:sz="2" w:space="0" w:color="BB66FF" w:themeColor="accent5" w:themeTint="99"/>
        <w:insideV w:val="single" w:sz="2" w:space="0" w:color="BB66F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B66F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B66F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Gitternetztabelle2Akzent6">
    <w:name w:val="Grid Table 2 Accent 6"/>
    <w:basedOn w:val="NormaleTabelle"/>
    <w:uiPriority w:val="47"/>
    <w:rsid w:val="00AE04DB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8B8B8" w:themeColor="accent6" w:themeShade="BF"/>
        <w:bottom w:val="single" w:sz="4" w:space="0" w:color="B8B8B8" w:themeColor="accent6" w:themeShade="BF"/>
        <w:insideH w:val="single" w:sz="4" w:space="0" w:color="B8B8B8" w:themeColor="accent6" w:themeShade="BF"/>
        <w:insideV w:val="single" w:sz="4" w:space="0" w:color="B8B8B8" w:themeColor="accent6" w:themeShade="BF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8B8B8" w:themeColor="accent6" w:themeShade="BF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9F9F9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</w:style>
  <w:style w:type="table" w:styleId="Gitternetztabelle3">
    <w:name w:val="Grid Table 3"/>
    <w:basedOn w:val="NormaleTabelle"/>
    <w:uiPriority w:val="48"/>
    <w:rsid w:val="009150BA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3Akzent1">
    <w:name w:val="Grid Table 3 Accent 1"/>
    <w:basedOn w:val="NormaleTabelle"/>
    <w:uiPriority w:val="48"/>
    <w:rsid w:val="00D2357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left w:val="single" w:sz="4" w:space="0" w:color="61FCA4" w:themeColor="accent1" w:themeTint="99"/>
        <w:bottom w:val="single" w:sz="4" w:space="0" w:color="61FCA4" w:themeColor="accent1" w:themeTint="99"/>
        <w:right w:val="single" w:sz="4" w:space="0" w:color="61FCA4" w:themeColor="accent1" w:themeTint="99"/>
        <w:insideH w:val="single" w:sz="4" w:space="0" w:color="61FCA4" w:themeColor="accent1" w:themeTint="99"/>
        <w:insideV w:val="single" w:sz="4" w:space="0" w:color="61FCA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  <w:tblStylePr w:type="neCell">
      <w:tblPr/>
      <w:tcPr>
        <w:tcBorders>
          <w:bottom w:val="single" w:sz="4" w:space="0" w:color="61FCA4" w:themeColor="accent1" w:themeTint="99"/>
        </w:tcBorders>
      </w:tcPr>
    </w:tblStylePr>
    <w:tblStylePr w:type="nwCell">
      <w:tblPr/>
      <w:tcPr>
        <w:tcBorders>
          <w:bottom w:val="single" w:sz="4" w:space="0" w:color="61FCA4" w:themeColor="accent1" w:themeTint="99"/>
        </w:tcBorders>
      </w:tcPr>
    </w:tblStylePr>
    <w:tblStylePr w:type="seCell">
      <w:tblPr/>
      <w:tcPr>
        <w:tcBorders>
          <w:top w:val="single" w:sz="4" w:space="0" w:color="61FCA4" w:themeColor="accent1" w:themeTint="99"/>
        </w:tcBorders>
      </w:tcPr>
    </w:tblStylePr>
    <w:tblStylePr w:type="swCell">
      <w:tblPr/>
      <w:tcPr>
        <w:tcBorders>
          <w:top w:val="single" w:sz="4" w:space="0" w:color="61FCA4" w:themeColor="accent1" w:themeTint="99"/>
        </w:tcBorders>
      </w:tcPr>
    </w:tblStylePr>
  </w:style>
  <w:style w:type="table" w:styleId="Gitternetztabelle3Akzent2">
    <w:name w:val="Grid Table 3 Accent 2"/>
    <w:basedOn w:val="NormaleTabelle"/>
    <w:uiPriority w:val="48"/>
    <w:rsid w:val="00B53296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6" w:space="0" w:color="886BE9" w:themeColor="background2" w:themeTint="99"/>
        <w:left w:val="single" w:sz="6" w:space="0" w:color="886BE9" w:themeColor="background2" w:themeTint="99"/>
        <w:bottom w:val="single" w:sz="6" w:space="0" w:color="886BE9" w:themeColor="background2" w:themeTint="99"/>
        <w:right w:val="single" w:sz="6" w:space="0" w:color="886BE9" w:themeColor="background2" w:themeTint="99"/>
        <w:insideH w:val="single" w:sz="6" w:space="0" w:color="886BE9" w:themeColor="background2" w:themeTint="99"/>
        <w:insideV w:val="single" w:sz="6" w:space="0" w:color="886BE9" w:themeColor="background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  <w:tblStylePr w:type="neCell">
      <w:tblPr/>
      <w:tcPr>
        <w:tcBorders>
          <w:bottom w:val="single" w:sz="4" w:space="0" w:color="DEFEEC" w:themeColor="accent2" w:themeTint="99"/>
        </w:tcBorders>
      </w:tcPr>
    </w:tblStylePr>
    <w:tblStylePr w:type="nwCell">
      <w:tblPr/>
      <w:tcPr>
        <w:tcBorders>
          <w:top w:val="nil"/>
          <w:left w:val="nil"/>
          <w:bottom w:val="single" w:sz="4" w:space="0" w:color="886BE9" w:themeColor="background2" w:themeTint="99"/>
          <w:right w:val="nil"/>
          <w:insideH w:val="nil"/>
          <w:insideV w:val="nil"/>
        </w:tcBorders>
      </w:tcPr>
    </w:tblStylePr>
    <w:tblStylePr w:type="seCell">
      <w:tblPr/>
      <w:tcPr>
        <w:tcBorders>
          <w:top w:val="single" w:sz="4" w:space="0" w:color="DEFEEC" w:themeColor="accent2" w:themeTint="99"/>
        </w:tcBorders>
      </w:tcPr>
    </w:tblStylePr>
    <w:tblStylePr w:type="swCell">
      <w:tblPr/>
      <w:tcPr>
        <w:tcBorders>
          <w:top w:val="single" w:sz="4" w:space="0" w:color="DEFEEC" w:themeColor="accent2" w:themeTint="99"/>
        </w:tcBorders>
      </w:tcPr>
    </w:tblStylePr>
  </w:style>
  <w:style w:type="table" w:styleId="Gitternetztabelle3Akzent3">
    <w:name w:val="Grid Table 3 Accent 3"/>
    <w:basedOn w:val="NormaleTabelle"/>
    <w:uiPriority w:val="48"/>
    <w:rsid w:val="0072743D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left w:val="single" w:sz="4" w:space="0" w:color="5C32E2" w:themeColor="accent3" w:themeTint="99"/>
        <w:bottom w:val="single" w:sz="4" w:space="0" w:color="5C32E2" w:themeColor="accent3" w:themeTint="99"/>
        <w:right w:val="single" w:sz="4" w:space="0" w:color="5C32E2" w:themeColor="accent3" w:themeTint="99"/>
        <w:insideH w:val="single" w:sz="4" w:space="0" w:color="5C32E2" w:themeColor="accent3" w:themeTint="99"/>
        <w:insideV w:val="single" w:sz="4" w:space="0" w:color="5C32E2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  <w:tblStylePr w:type="neCell">
      <w:tblPr/>
      <w:tcPr>
        <w:tcBorders>
          <w:bottom w:val="single" w:sz="4" w:space="0" w:color="5C32E2" w:themeColor="accent3" w:themeTint="99"/>
        </w:tcBorders>
      </w:tcPr>
    </w:tblStylePr>
    <w:tblStylePr w:type="nwCell">
      <w:tblPr/>
      <w:tcPr>
        <w:tcBorders>
          <w:bottom w:val="single" w:sz="4" w:space="0" w:color="5C32E2" w:themeColor="accent3" w:themeTint="99"/>
        </w:tcBorders>
      </w:tcPr>
    </w:tblStylePr>
    <w:tblStylePr w:type="seCell">
      <w:tblPr/>
      <w:tcPr>
        <w:tcBorders>
          <w:top w:val="single" w:sz="4" w:space="0" w:color="5C32E2" w:themeColor="accent3" w:themeTint="99"/>
        </w:tcBorders>
      </w:tcPr>
    </w:tblStylePr>
    <w:tblStylePr w:type="swCell">
      <w:tblPr/>
      <w:tcPr>
        <w:tcBorders>
          <w:top w:val="single" w:sz="4" w:space="0" w:color="5C32E2" w:themeColor="accent3" w:themeTint="99"/>
        </w:tcBorders>
      </w:tcPr>
    </w:tblStylePr>
  </w:style>
  <w:style w:type="table" w:styleId="Gitternetztabelle3Akzent4">
    <w:name w:val="Grid Table 3 Accent 4"/>
    <w:basedOn w:val="NormaleTabelle"/>
    <w:uiPriority w:val="48"/>
    <w:rsid w:val="00714989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left w:val="single" w:sz="4" w:space="0" w:color="8EB4D3" w:themeColor="accent4" w:themeTint="99"/>
        <w:bottom w:val="single" w:sz="4" w:space="0" w:color="8EB4D3" w:themeColor="accent4" w:themeTint="99"/>
        <w:right w:val="single" w:sz="4" w:space="0" w:color="8EB4D3" w:themeColor="accent4" w:themeTint="99"/>
        <w:insideH w:val="single" w:sz="4" w:space="0" w:color="8EB4D3" w:themeColor="accent4" w:themeTint="99"/>
        <w:insideV w:val="single" w:sz="4" w:space="0" w:color="8EB4D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  <w:tblStylePr w:type="neCell">
      <w:tblPr/>
      <w:tcPr>
        <w:tcBorders>
          <w:bottom w:val="single" w:sz="4" w:space="0" w:color="8EB4D3" w:themeColor="accent4" w:themeTint="99"/>
        </w:tcBorders>
      </w:tcPr>
    </w:tblStylePr>
    <w:tblStylePr w:type="nwCell">
      <w:tblPr/>
      <w:tcPr>
        <w:tcBorders>
          <w:bottom w:val="single" w:sz="4" w:space="0" w:color="8EB4D3" w:themeColor="accent4" w:themeTint="99"/>
        </w:tcBorders>
      </w:tcPr>
    </w:tblStylePr>
    <w:tblStylePr w:type="seCell">
      <w:tblPr/>
      <w:tcPr>
        <w:tcBorders>
          <w:top w:val="single" w:sz="4" w:space="0" w:color="8EB4D3" w:themeColor="accent4" w:themeTint="99"/>
        </w:tcBorders>
      </w:tcPr>
    </w:tblStylePr>
    <w:tblStylePr w:type="swCell">
      <w:tblPr/>
      <w:tcPr>
        <w:tcBorders>
          <w:top w:val="single" w:sz="4" w:space="0" w:color="8EB4D3" w:themeColor="accent4" w:themeTint="99"/>
        </w:tcBorders>
      </w:tcPr>
    </w:tblStylePr>
  </w:style>
  <w:style w:type="table" w:styleId="Gitternetztabelle3Akzent5">
    <w:name w:val="Grid Table 3 Accent 5"/>
    <w:basedOn w:val="NormaleTabelle"/>
    <w:uiPriority w:val="48"/>
    <w:rsid w:val="00E441FD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left w:val="single" w:sz="4" w:space="0" w:color="BB66FF" w:themeColor="accent5" w:themeTint="99"/>
        <w:bottom w:val="single" w:sz="4" w:space="0" w:color="BB66FF" w:themeColor="accent5" w:themeTint="99"/>
        <w:right w:val="single" w:sz="4" w:space="0" w:color="BB66FF" w:themeColor="accent5" w:themeTint="99"/>
        <w:insideH w:val="single" w:sz="4" w:space="0" w:color="BB66FF" w:themeColor="accent5" w:themeTint="99"/>
        <w:insideV w:val="single" w:sz="4" w:space="0" w:color="BB66F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  <w:tblStylePr w:type="neCell">
      <w:tblPr/>
      <w:tcPr>
        <w:tcBorders>
          <w:bottom w:val="single" w:sz="4" w:space="0" w:color="BB66FF" w:themeColor="accent5" w:themeTint="99"/>
        </w:tcBorders>
      </w:tcPr>
    </w:tblStylePr>
    <w:tblStylePr w:type="nwCell">
      <w:tblPr/>
      <w:tcPr>
        <w:tcBorders>
          <w:bottom w:val="single" w:sz="4" w:space="0" w:color="BB66FF" w:themeColor="accent5" w:themeTint="99"/>
        </w:tcBorders>
      </w:tcPr>
    </w:tblStylePr>
    <w:tblStylePr w:type="seCell">
      <w:tblPr/>
      <w:tcPr>
        <w:tcBorders>
          <w:top w:val="single" w:sz="4" w:space="0" w:color="BB66FF" w:themeColor="accent5" w:themeTint="99"/>
        </w:tcBorders>
      </w:tcPr>
    </w:tblStylePr>
    <w:tblStylePr w:type="swCell">
      <w:tblPr/>
      <w:tcPr>
        <w:tcBorders>
          <w:top w:val="single" w:sz="4" w:space="0" w:color="BB66FF" w:themeColor="accent5" w:themeTint="99"/>
        </w:tcBorders>
      </w:tcPr>
    </w:tblStylePr>
  </w:style>
  <w:style w:type="table" w:styleId="Gitternetztabelle3Akzent6">
    <w:name w:val="Grid Table 3 Accent 6"/>
    <w:basedOn w:val="NormaleTabelle"/>
    <w:uiPriority w:val="48"/>
    <w:rsid w:val="0090741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8B8B8" w:themeColor="accent6" w:themeShade="BF"/>
        <w:left w:val="single" w:sz="4" w:space="0" w:color="B8B8B8" w:themeColor="accent6" w:themeShade="BF"/>
        <w:bottom w:val="single" w:sz="4" w:space="0" w:color="B8B8B8" w:themeColor="accent6" w:themeShade="BF"/>
        <w:right w:val="single" w:sz="4" w:space="0" w:color="B8B8B8" w:themeColor="accent6" w:themeShade="BF"/>
        <w:insideH w:val="single" w:sz="4" w:space="0" w:color="B8B8B8" w:themeColor="accent6" w:themeShade="BF"/>
        <w:insideV w:val="single" w:sz="4" w:space="0" w:color="B8B8B8" w:themeColor="accent6" w:themeShade="BF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  <w:tblStylePr w:type="neCell">
      <w:tblPr/>
      <w:tcPr>
        <w:tcBorders>
          <w:bottom w:val="single" w:sz="4" w:space="0" w:color="B8B8B8" w:themeColor="accent6" w:themeShade="BF"/>
        </w:tcBorders>
      </w:tcPr>
    </w:tblStylePr>
    <w:tblStylePr w:type="nwCell">
      <w:tblPr/>
      <w:tcPr>
        <w:tcBorders>
          <w:bottom w:val="single" w:sz="4" w:space="0" w:color="B8B8B8" w:themeColor="accent6" w:themeShade="BF"/>
        </w:tcBorders>
      </w:tcPr>
    </w:tblStylePr>
    <w:tblStylePr w:type="seCell">
      <w:tblPr/>
      <w:tcPr>
        <w:tcBorders>
          <w:top w:val="single" w:sz="4" w:space="0" w:color="F9F9F9" w:themeColor="accent6" w:themeTint="99"/>
        </w:tcBorders>
      </w:tcPr>
    </w:tblStylePr>
    <w:tblStylePr w:type="swCell">
      <w:tblPr/>
      <w:tcPr>
        <w:tcBorders>
          <w:top w:val="single" w:sz="4" w:space="0" w:color="F9F9F9" w:themeColor="accent6" w:themeTint="99"/>
        </w:tcBorders>
      </w:tcPr>
    </w:tblStylePr>
  </w:style>
  <w:style w:type="table" w:styleId="Gitternetztabelle4">
    <w:name w:val="Grid Table 4"/>
    <w:basedOn w:val="NormaleTabelle"/>
    <w:uiPriority w:val="49"/>
    <w:rsid w:val="0042216A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4Akzent1">
    <w:name w:val="Grid Table 4 Accent 1"/>
    <w:basedOn w:val="NormaleTabelle"/>
    <w:uiPriority w:val="49"/>
    <w:rsid w:val="004617C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left w:val="single" w:sz="4" w:space="0" w:color="61FCA4" w:themeColor="accent1" w:themeTint="99"/>
        <w:bottom w:val="single" w:sz="4" w:space="0" w:color="61FCA4" w:themeColor="accent1" w:themeTint="99"/>
        <w:right w:val="single" w:sz="4" w:space="0" w:color="61FCA4" w:themeColor="accent1" w:themeTint="99"/>
        <w:insideH w:val="single" w:sz="4" w:space="0" w:color="61FCA4" w:themeColor="accent1" w:themeTint="99"/>
        <w:insideV w:val="single" w:sz="4" w:space="0" w:color="61FCA4" w:themeColor="accent1" w:themeTint="99"/>
      </w:tblBorders>
    </w:tblPr>
    <w:tblStylePr w:type="firstRow">
      <w:rPr>
        <w:b/>
        <w:bCs/>
        <w:color w:val="auto"/>
      </w:rPr>
      <w:tblPr/>
      <w:tcPr>
        <w:tcBorders>
          <w:top w:val="single" w:sz="4" w:space="0" w:color="04F06A" w:themeColor="accent1"/>
          <w:left w:val="single" w:sz="4" w:space="0" w:color="04F06A" w:themeColor="accent1"/>
          <w:bottom w:val="single" w:sz="4" w:space="0" w:color="04F06A" w:themeColor="accent1"/>
          <w:right w:val="single" w:sz="4" w:space="0" w:color="04F06A" w:themeColor="accent1"/>
          <w:insideH w:val="nil"/>
          <w:insideV w:val="nil"/>
        </w:tcBorders>
        <w:shd w:val="clear" w:color="auto" w:fill="04F06A" w:themeFill="accent1"/>
      </w:tcPr>
    </w:tblStylePr>
    <w:tblStylePr w:type="lastRow">
      <w:rPr>
        <w:b/>
        <w:bCs/>
      </w:rPr>
      <w:tblPr/>
      <w:tcPr>
        <w:tcBorders>
          <w:top w:val="double" w:sz="4" w:space="0" w:color="04F06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Gitternetztabelle4Akzent2">
    <w:name w:val="Grid Table 4 Accent 2"/>
    <w:basedOn w:val="NormaleTabelle"/>
    <w:uiPriority w:val="49"/>
    <w:rsid w:val="00A161F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86BE9" w:themeColor="background2" w:themeTint="99"/>
        <w:left w:val="single" w:sz="4" w:space="0" w:color="886BE9" w:themeColor="background2" w:themeTint="99"/>
        <w:bottom w:val="single" w:sz="4" w:space="0" w:color="886BE9" w:themeColor="background2" w:themeTint="99"/>
        <w:right w:val="single" w:sz="4" w:space="0" w:color="886BE9" w:themeColor="background2" w:themeTint="99"/>
        <w:insideH w:val="single" w:sz="4" w:space="0" w:color="886BE9" w:themeColor="background2" w:themeTint="99"/>
        <w:insideV w:val="single" w:sz="4" w:space="0" w:color="886BE9" w:themeColor="background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insideV w:val="nil"/>
        </w:tcBorders>
        <w:shd w:val="clear" w:color="auto" w:fill="451DC7" w:themeFill="background2"/>
      </w:tcPr>
    </w:tblStylePr>
    <w:tblStylePr w:type="lastRow">
      <w:rPr>
        <w:b/>
        <w:bCs/>
      </w:rPr>
      <w:tblPr/>
      <w:tcPr>
        <w:tcBorders>
          <w:top w:val="double" w:sz="4" w:space="0" w:color="CAFEE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Gitternetztabelle4Akzent4">
    <w:name w:val="Grid Table 4 Accent 4"/>
    <w:basedOn w:val="NormaleTabelle"/>
    <w:uiPriority w:val="49"/>
    <w:rsid w:val="00387A4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left w:val="single" w:sz="4" w:space="0" w:color="8EB4D3" w:themeColor="accent4" w:themeTint="99"/>
        <w:bottom w:val="single" w:sz="4" w:space="0" w:color="8EB4D3" w:themeColor="accent4" w:themeTint="99"/>
        <w:right w:val="single" w:sz="4" w:space="0" w:color="8EB4D3" w:themeColor="accent4" w:themeTint="99"/>
        <w:insideH w:val="single" w:sz="4" w:space="0" w:color="8EB4D3" w:themeColor="accent4" w:themeTint="99"/>
        <w:insideV w:val="single" w:sz="4" w:space="0" w:color="8EB4D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682B4" w:themeColor="accent4"/>
          <w:left w:val="single" w:sz="4" w:space="0" w:color="4682B4" w:themeColor="accent4"/>
          <w:bottom w:val="single" w:sz="4" w:space="0" w:color="4682B4" w:themeColor="accent4"/>
          <w:right w:val="single" w:sz="4" w:space="0" w:color="4682B4" w:themeColor="accent4"/>
          <w:insideH w:val="nil"/>
          <w:insideV w:val="nil"/>
        </w:tcBorders>
        <w:shd w:val="clear" w:color="auto" w:fill="4682B4" w:themeFill="accent4"/>
      </w:tcPr>
    </w:tblStylePr>
    <w:tblStylePr w:type="lastRow">
      <w:rPr>
        <w:b/>
        <w:bCs/>
      </w:rPr>
      <w:tblPr/>
      <w:tcPr>
        <w:tcBorders>
          <w:top w:val="double" w:sz="4" w:space="0" w:color="4682B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Gitternetztabelle4Akzent5">
    <w:name w:val="Grid Table 4 Accent 5"/>
    <w:basedOn w:val="NormaleTabelle"/>
    <w:uiPriority w:val="49"/>
    <w:rsid w:val="00387A4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left w:val="single" w:sz="4" w:space="0" w:color="BB66FF" w:themeColor="accent5" w:themeTint="99"/>
        <w:bottom w:val="single" w:sz="4" w:space="0" w:color="BB66FF" w:themeColor="accent5" w:themeTint="99"/>
        <w:right w:val="single" w:sz="4" w:space="0" w:color="BB66FF" w:themeColor="accent5" w:themeTint="99"/>
        <w:insideH w:val="single" w:sz="4" w:space="0" w:color="BB66FF" w:themeColor="accent5" w:themeTint="99"/>
        <w:insideV w:val="single" w:sz="4" w:space="0" w:color="BB66F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F00FF" w:themeColor="accent5"/>
          <w:left w:val="single" w:sz="4" w:space="0" w:color="8F00FF" w:themeColor="accent5"/>
          <w:bottom w:val="single" w:sz="4" w:space="0" w:color="8F00FF" w:themeColor="accent5"/>
          <w:right w:val="single" w:sz="4" w:space="0" w:color="8F00FF" w:themeColor="accent5"/>
          <w:insideH w:val="nil"/>
          <w:insideV w:val="nil"/>
        </w:tcBorders>
        <w:shd w:val="clear" w:color="auto" w:fill="8F00FF" w:themeFill="accent5"/>
      </w:tcPr>
    </w:tblStylePr>
    <w:tblStylePr w:type="lastRow">
      <w:rPr>
        <w:b/>
        <w:bCs/>
      </w:rPr>
      <w:tblPr/>
      <w:tcPr>
        <w:tcBorders>
          <w:top w:val="double" w:sz="4" w:space="0" w:color="8F00F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Gitternetztabelle4Akzent6">
    <w:name w:val="Grid Table 4 Accent 6"/>
    <w:basedOn w:val="NormaleTabelle"/>
    <w:uiPriority w:val="49"/>
    <w:rsid w:val="004B018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8B8B8" w:themeColor="accent6" w:themeShade="BF"/>
        <w:left w:val="single" w:sz="4" w:space="0" w:color="B8B8B8" w:themeColor="accent6" w:themeShade="BF"/>
        <w:bottom w:val="single" w:sz="4" w:space="0" w:color="B8B8B8" w:themeColor="accent6" w:themeShade="BF"/>
        <w:right w:val="single" w:sz="4" w:space="0" w:color="B8B8B8" w:themeColor="accent6" w:themeShade="BF"/>
        <w:insideH w:val="single" w:sz="4" w:space="0" w:color="B8B8B8" w:themeColor="accent6" w:themeShade="BF"/>
        <w:insideV w:val="single" w:sz="4" w:space="0" w:color="B8B8B8" w:themeColor="accent6" w:themeShade="BF"/>
      </w:tblBorders>
    </w:tblPr>
    <w:tblStylePr w:type="firstRow">
      <w:rPr>
        <w:b/>
        <w:bCs/>
        <w:color w:val="auto"/>
      </w:rPr>
      <w:tblPr/>
      <w:tcPr>
        <w:tcBorders>
          <w:top w:val="single" w:sz="4" w:space="0" w:color="B8B8B8" w:themeColor="accent6" w:themeShade="BF"/>
          <w:left w:val="single" w:sz="4" w:space="0" w:color="B8B8B8" w:themeColor="accent6" w:themeShade="BF"/>
          <w:bottom w:val="single" w:sz="4" w:space="0" w:color="B8B8B8" w:themeColor="accent6" w:themeShade="BF"/>
          <w:right w:val="single" w:sz="4" w:space="0" w:color="B8B8B8" w:themeColor="accent6" w:themeShade="BF"/>
          <w:insideH w:val="nil"/>
          <w:insideV w:val="nil"/>
        </w:tcBorders>
        <w:shd w:val="clear" w:color="auto" w:fill="DDDDDD" w:themeFill="accent6" w:themeFillShade="E6"/>
      </w:tcPr>
    </w:tblStylePr>
    <w:tblStylePr w:type="lastRow">
      <w:rPr>
        <w:b/>
        <w:bCs/>
      </w:rPr>
      <w:tblPr/>
      <w:tcPr>
        <w:tcBorders>
          <w:top w:val="double" w:sz="4" w:space="0" w:color="F6F6F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DFDFD" w:themeFill="accent6" w:themeFillTint="33"/>
      </w:tcPr>
    </w:tblStylePr>
  </w:style>
  <w:style w:type="table" w:styleId="Gitternetztabelle5dunkel">
    <w:name w:val="Grid Table 5 Dark"/>
    <w:basedOn w:val="NormaleTabelle"/>
    <w:uiPriority w:val="50"/>
    <w:rsid w:val="000B4BDE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4617C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FEE0" w:themeFill="accent1" w:themeFillTint="33"/>
    </w:tcPr>
    <w:tblStylePr w:type="firstRow">
      <w:rPr>
        <w:b/>
        <w:bCs/>
        <w:color w:va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F06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F06A" w:themeFill="accent1"/>
      </w:tcPr>
    </w:tblStylePr>
    <w:tblStylePr w:type="firstCol">
      <w:rPr>
        <w:b/>
        <w:bCs/>
        <w:color w:va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F06A" w:themeFill="accent1"/>
      </w:tcPr>
    </w:tblStylePr>
    <w:tblStylePr w:type="lastCol">
      <w:rPr>
        <w:b/>
        <w:bCs/>
        <w:color w:va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F06A" w:themeFill="accent1"/>
      </w:tcPr>
    </w:tblStylePr>
    <w:tblStylePr w:type="band1Vert">
      <w:tblPr/>
      <w:tcPr>
        <w:shd w:val="clear" w:color="auto" w:fill="96FDC2" w:themeFill="accent1" w:themeFillTint="66"/>
      </w:tcPr>
    </w:tblStylePr>
    <w:tblStylePr w:type="band1Horz">
      <w:tblPr/>
      <w:tcPr>
        <w:shd w:val="clear" w:color="auto" w:fill="96FDC2" w:themeFill="accen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AF634B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EF8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text2"/>
          <w:left w:val="single" w:sz="4" w:space="0" w:color="FFFFFF" w:themeColor="text2"/>
          <w:bottom w:val="single" w:sz="4" w:space="0" w:color="FFFFFF" w:themeColor="text2"/>
          <w:right w:val="single" w:sz="4" w:space="0" w:color="FFFFFF" w:themeColor="text2"/>
          <w:insideH w:val="nil"/>
          <w:insideV w:val="nil"/>
          <w:tl2br w:val="nil"/>
          <w:tr2bl w:val="nil"/>
        </w:tcBorders>
        <w:shd w:val="clear" w:color="auto" w:fill="451DC7" w:themeFill="background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AFEE0" w:themeFill="accent2"/>
      </w:tcPr>
    </w:tblStylePr>
    <w:tblStylePr w:type="firstCol">
      <w:rPr>
        <w:b/>
        <w:bCs/>
        <w:color w:val="FFFFFF" w:themeColor="background1"/>
      </w:rPr>
      <w:tblPr/>
      <w:tcPr>
        <w:shd w:val="clear" w:color="auto" w:fill="451DC7" w:themeFill="background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AFEE0" w:themeFill="accent2"/>
      </w:tcPr>
    </w:tblStylePr>
    <w:tblStylePr w:type="band1Vert">
      <w:tblPr/>
      <w:tcPr>
        <w:shd w:val="clear" w:color="auto" w:fill="E9FEF2" w:themeFill="accent2" w:themeFillTint="66"/>
      </w:tcPr>
    </w:tblStylePr>
    <w:tblStylePr w:type="band1Horz">
      <w:tblPr/>
      <w:tcPr>
        <w:shd w:val="clear" w:color="auto" w:fill="B09CF0" w:themeFill="background2" w:themeFillTint="66"/>
      </w:tcPr>
    </w:tblStylePr>
    <w:tblStylePr w:type="band2Horz">
      <w:tblPr/>
      <w:tcPr>
        <w:shd w:val="clear" w:color="auto" w:fill="D7CDF7" w:themeFill="background2" w:themeFillTint="33"/>
      </w:tcPr>
    </w:tblStylePr>
  </w:style>
  <w:style w:type="table" w:styleId="Gitternetztabelle5dunkelAkzent3">
    <w:name w:val="Grid Table 5 Dark Accent 3"/>
    <w:basedOn w:val="NormaleTabelle"/>
    <w:uiPriority w:val="50"/>
    <w:rsid w:val="00716C38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8BAF5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50F6B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50F6B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50F6B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50F6B" w:themeFill="accent3"/>
      </w:tcPr>
    </w:tblStylePr>
    <w:tblStylePr w:type="band1Vert">
      <w:tblPr/>
      <w:tcPr>
        <w:shd w:val="clear" w:color="auto" w:fill="9276EC" w:themeFill="accent3" w:themeFillTint="66"/>
      </w:tcPr>
    </w:tblStylePr>
    <w:tblStylePr w:type="band1Horz">
      <w:tblPr/>
      <w:tcPr>
        <w:shd w:val="clear" w:color="auto" w:fill="9276EC" w:themeFill="accent3" w:themeFillTint="66"/>
      </w:tcPr>
    </w:tblStylePr>
  </w:style>
  <w:style w:type="table" w:styleId="Gitternetztabelle5dunkelAkzent4">
    <w:name w:val="Grid Table 5 Dark Accent 4"/>
    <w:basedOn w:val="NormaleTabelle"/>
    <w:uiPriority w:val="50"/>
    <w:rsid w:val="00905C34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6F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682B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682B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682B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682B4" w:themeFill="accent4"/>
      </w:tcPr>
    </w:tblStylePr>
    <w:tblStylePr w:type="band1Vert">
      <w:tblPr/>
      <w:tcPr>
        <w:shd w:val="clear" w:color="auto" w:fill="B4CDE2" w:themeFill="accent4" w:themeFillTint="66"/>
      </w:tcPr>
    </w:tblStylePr>
    <w:tblStylePr w:type="band1Horz">
      <w:tblPr/>
      <w:tcPr>
        <w:shd w:val="clear" w:color="auto" w:fill="B4CDE2" w:themeFill="accent4" w:themeFillTint="66"/>
      </w:tcPr>
    </w:tblStylePr>
  </w:style>
  <w:style w:type="table" w:styleId="Gitternetztabelle5dunkelAkzent5">
    <w:name w:val="Grid Table 5 Dark Accent 5"/>
    <w:basedOn w:val="NormaleTabelle"/>
    <w:uiPriority w:val="50"/>
    <w:rsid w:val="00905C34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CCF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F00FF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F00FF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F00F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F00FF" w:themeFill="accent5"/>
      </w:tcPr>
    </w:tblStylePr>
    <w:tblStylePr w:type="band1Vert">
      <w:tblPr/>
      <w:tcPr>
        <w:shd w:val="clear" w:color="auto" w:fill="D299FF" w:themeFill="accent5" w:themeFillTint="66"/>
      </w:tcPr>
    </w:tblStylePr>
    <w:tblStylePr w:type="band1Horz">
      <w:tblPr/>
      <w:tcPr>
        <w:shd w:val="clear" w:color="auto" w:fill="D299FF" w:themeFill="accent5" w:themeFillTint="66"/>
      </w:tcPr>
    </w:tblStylePr>
  </w:style>
  <w:style w:type="table" w:styleId="Gitternetztabelle5dunkelAkzent6">
    <w:name w:val="Grid Table 5 Dark Accent 6"/>
    <w:basedOn w:val="NormaleTabelle"/>
    <w:uiPriority w:val="50"/>
    <w:rsid w:val="00F71BD2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8B8B8" w:themeColor="accent6" w:themeShade="BF"/>
        <w:left w:val="single" w:sz="4" w:space="0" w:color="B8B8B8" w:themeColor="accent6" w:themeShade="BF"/>
        <w:bottom w:val="single" w:sz="4" w:space="0" w:color="B8B8B8" w:themeColor="accent6" w:themeShade="BF"/>
        <w:right w:val="single" w:sz="4" w:space="0" w:color="B8B8B8" w:themeColor="accent6" w:themeShade="BF"/>
        <w:insideH w:val="single" w:sz="4" w:space="0" w:color="B8B8B8" w:themeColor="accent6" w:themeShade="BF"/>
        <w:insideV w:val="single" w:sz="4" w:space="0" w:color="B8B8B8" w:themeColor="accent6" w:themeShade="BF"/>
      </w:tblBorders>
    </w:tblPr>
    <w:tcPr>
      <w:shd w:val="clear" w:color="auto" w:fill="FDFDFD" w:themeFill="accent6" w:themeFillTint="33"/>
    </w:tcPr>
    <w:tblStylePr w:type="firstRow">
      <w:rPr>
        <w:b/>
        <w:bCs/>
        <w:color w:val="auto"/>
      </w:rPr>
      <w:tblPr/>
      <w:tcPr>
        <w:tcBorders>
          <w:top w:val="single" w:sz="4" w:space="0" w:color="B8B8B8" w:themeColor="accent6" w:themeShade="BF"/>
          <w:left w:val="single" w:sz="4" w:space="0" w:color="B8B8B8" w:themeColor="accent6" w:themeShade="BF"/>
          <w:bottom w:val="single" w:sz="4" w:space="0" w:color="B8B8B8" w:themeColor="accent6" w:themeShade="BF"/>
          <w:right w:val="single" w:sz="4" w:space="0" w:color="B8B8B8" w:themeColor="accent6" w:themeShade="BF"/>
          <w:insideH w:val="nil"/>
          <w:insideV w:val="nil"/>
        </w:tcBorders>
        <w:shd w:val="clear" w:color="auto" w:fill="DDDDDD" w:themeFill="accent6" w:themeFillShade="E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F6F6" w:themeFill="accent6"/>
      </w:tcPr>
    </w:tblStylePr>
    <w:tblStylePr w:type="firstCol">
      <w:rPr>
        <w:b/>
        <w:bCs/>
        <w:color w:val="auto"/>
      </w:rPr>
      <w:tblPr/>
      <w:tcPr>
        <w:shd w:val="clear" w:color="auto" w:fill="DDDDDD" w:themeFill="accent6" w:themeFillShade="E6"/>
      </w:tcPr>
    </w:tblStylePr>
    <w:tblStylePr w:type="lastCol">
      <w:rPr>
        <w:b/>
        <w:bCs/>
        <w:color w:va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F6F6" w:themeFill="accent6"/>
      </w:tcPr>
    </w:tblStylePr>
    <w:tblStylePr w:type="band1Vert">
      <w:tblPr/>
      <w:tcPr>
        <w:shd w:val="clear" w:color="auto" w:fill="FBFBFB" w:themeFill="accent6" w:themeFillTint="66"/>
      </w:tcPr>
    </w:tblStylePr>
    <w:tblStylePr w:type="band1Horz">
      <w:tblPr/>
      <w:tcPr>
        <w:shd w:val="clear" w:color="auto" w:fill="FBFBFB" w:themeFill="accent6" w:themeFillTint="66"/>
      </w:tcPr>
    </w:tblStylePr>
  </w:style>
  <w:style w:type="table" w:styleId="Gitternetztabelle6farbig">
    <w:name w:val="Grid Table 6 Colorful"/>
    <w:basedOn w:val="NormaleTabelle"/>
    <w:uiPriority w:val="51"/>
    <w:rsid w:val="00226667"/>
    <w:pPr>
      <w:spacing w:after="120"/>
      <w:ind w:left="533"/>
    </w:pPr>
    <w:rPr>
      <w:color w:val="000000" w:themeColor="text1"/>
    </w:r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6farbigAkzent1">
    <w:name w:val="Grid Table 6 Colorful Accent 1"/>
    <w:basedOn w:val="NormaleTabelle"/>
    <w:uiPriority w:val="51"/>
    <w:rsid w:val="004F7C9A"/>
    <w:pPr>
      <w:spacing w:after="120"/>
      <w:ind w:left="533"/>
    </w:pPr>
    <w:rPr>
      <w:color w:val="03B34F" w:themeColor="accent1" w:themeShade="BF"/>
    </w:r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left w:val="single" w:sz="4" w:space="0" w:color="61FCA4" w:themeColor="accent1" w:themeTint="99"/>
        <w:bottom w:val="single" w:sz="4" w:space="0" w:color="61FCA4" w:themeColor="accent1" w:themeTint="99"/>
        <w:right w:val="single" w:sz="4" w:space="0" w:color="61FCA4" w:themeColor="accent1" w:themeTint="99"/>
        <w:insideH w:val="single" w:sz="4" w:space="0" w:color="61FCA4" w:themeColor="accent1" w:themeTint="99"/>
        <w:insideV w:val="single" w:sz="4" w:space="0" w:color="61FCA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1FCA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1FCA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Gitternetztabelle6farbigAkzent2">
    <w:name w:val="Grid Table 6 Colorful Accent 2"/>
    <w:basedOn w:val="NormaleTabelle"/>
    <w:uiPriority w:val="51"/>
    <w:rsid w:val="002E5992"/>
    <w:pPr>
      <w:spacing w:after="120"/>
      <w:ind w:left="533"/>
    </w:pPr>
    <w:rPr>
      <w:color w:val="451DC7" w:themeColor="background2"/>
    </w:rPr>
    <w:tblPr>
      <w:tblStyleRowBandSize w:val="1"/>
      <w:tblStyleColBandSize w:val="1"/>
      <w:tblInd w:w="533" w:type="dxa"/>
      <w:tblBorders>
        <w:top w:val="single" w:sz="4" w:space="0" w:color="886BE9" w:themeColor="background2" w:themeTint="99"/>
        <w:left w:val="single" w:sz="4" w:space="0" w:color="886BE9" w:themeColor="background2" w:themeTint="99"/>
        <w:bottom w:val="single" w:sz="4" w:space="0" w:color="886BE9" w:themeColor="background2" w:themeTint="99"/>
        <w:right w:val="single" w:sz="4" w:space="0" w:color="886BE9" w:themeColor="background2" w:themeTint="99"/>
        <w:insideH w:val="single" w:sz="4" w:space="0" w:color="886BE9" w:themeColor="background2" w:themeTint="99"/>
        <w:insideV w:val="single" w:sz="4" w:space="0" w:color="886BE9" w:themeColor="background2" w:themeTint="99"/>
      </w:tblBorders>
    </w:tblPr>
    <w:tblStylePr w:type="firstRow">
      <w:rPr>
        <w:b/>
        <w:bCs/>
      </w:rPr>
      <w:tblPr/>
      <w:tcPr>
        <w:tcBorders>
          <w:bottom w:val="single" w:sz="12" w:space="0" w:color="886BE9" w:themeColor="background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EFEE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Gitternetztabelle6farbigAkzent3">
    <w:name w:val="Grid Table 6 Colorful Accent 3"/>
    <w:basedOn w:val="NormaleTabelle"/>
    <w:uiPriority w:val="51"/>
    <w:rsid w:val="008E0831"/>
    <w:pPr>
      <w:spacing w:after="120"/>
      <w:ind w:left="533"/>
    </w:pPr>
    <w:rPr>
      <w:color w:val="1B0B50" w:themeColor="accent3" w:themeShade="BF"/>
    </w:r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left w:val="single" w:sz="4" w:space="0" w:color="5C32E2" w:themeColor="accent3" w:themeTint="99"/>
        <w:bottom w:val="single" w:sz="4" w:space="0" w:color="5C32E2" w:themeColor="accent3" w:themeTint="99"/>
        <w:right w:val="single" w:sz="4" w:space="0" w:color="5C32E2" w:themeColor="accent3" w:themeTint="99"/>
        <w:insideH w:val="single" w:sz="4" w:space="0" w:color="5C32E2" w:themeColor="accent3" w:themeTint="99"/>
        <w:insideV w:val="single" w:sz="4" w:space="0" w:color="5C32E2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5C32E2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C32E2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Gitternetztabelle6farbigAkzent4">
    <w:name w:val="Grid Table 6 Colorful Accent 4"/>
    <w:basedOn w:val="NormaleTabelle"/>
    <w:uiPriority w:val="51"/>
    <w:rsid w:val="008E0831"/>
    <w:pPr>
      <w:spacing w:after="120"/>
      <w:ind w:left="533"/>
    </w:pPr>
    <w:rPr>
      <w:color w:val="346186" w:themeColor="accent4" w:themeShade="BF"/>
    </w:r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left w:val="single" w:sz="4" w:space="0" w:color="8EB4D3" w:themeColor="accent4" w:themeTint="99"/>
        <w:bottom w:val="single" w:sz="4" w:space="0" w:color="8EB4D3" w:themeColor="accent4" w:themeTint="99"/>
        <w:right w:val="single" w:sz="4" w:space="0" w:color="8EB4D3" w:themeColor="accent4" w:themeTint="99"/>
        <w:insideH w:val="single" w:sz="4" w:space="0" w:color="8EB4D3" w:themeColor="accent4" w:themeTint="99"/>
        <w:insideV w:val="single" w:sz="4" w:space="0" w:color="8EB4D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8EB4D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B4D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Gitternetztabelle6farbigAkzent5">
    <w:name w:val="Grid Table 6 Colorful Accent 5"/>
    <w:basedOn w:val="NormaleTabelle"/>
    <w:uiPriority w:val="51"/>
    <w:rsid w:val="008E0831"/>
    <w:pPr>
      <w:spacing w:after="120"/>
      <w:ind w:left="533"/>
    </w:pPr>
    <w:rPr>
      <w:color w:val="6B00BF" w:themeColor="accent5" w:themeShade="BF"/>
    </w:r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left w:val="single" w:sz="4" w:space="0" w:color="BB66FF" w:themeColor="accent5" w:themeTint="99"/>
        <w:bottom w:val="single" w:sz="4" w:space="0" w:color="BB66FF" w:themeColor="accent5" w:themeTint="99"/>
        <w:right w:val="single" w:sz="4" w:space="0" w:color="BB66FF" w:themeColor="accent5" w:themeTint="99"/>
        <w:insideH w:val="single" w:sz="4" w:space="0" w:color="BB66FF" w:themeColor="accent5" w:themeTint="99"/>
        <w:insideV w:val="single" w:sz="4" w:space="0" w:color="BB66F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BB66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B66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Gitternetztabelle6farbigAkzent6">
    <w:name w:val="Grid Table 6 Colorful Accent 6"/>
    <w:basedOn w:val="NormaleTabelle"/>
    <w:uiPriority w:val="51"/>
    <w:rsid w:val="00E1778C"/>
    <w:pPr>
      <w:spacing w:after="120"/>
      <w:ind w:left="533"/>
    </w:pPr>
    <w:rPr>
      <w:color w:val="7B7B7B" w:themeColor="accent6" w:themeShade="80"/>
    </w:r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left w:val="single" w:sz="4" w:space="0" w:color="DDDDDD" w:themeColor="accent6" w:themeShade="E6"/>
        <w:bottom w:val="single" w:sz="4" w:space="0" w:color="DDDDDD" w:themeColor="accent6" w:themeShade="E6"/>
        <w:right w:val="single" w:sz="4" w:space="0" w:color="DDDDDD" w:themeColor="accent6" w:themeShade="E6"/>
        <w:insideH w:val="single" w:sz="4" w:space="0" w:color="DDDDDD" w:themeColor="accent6" w:themeShade="E6"/>
        <w:insideV w:val="single" w:sz="4" w:space="0" w:color="DDDDDD" w:themeColor="accent6" w:themeShade="E6"/>
      </w:tblBorders>
    </w:tblPr>
    <w:tblStylePr w:type="firstRow">
      <w:rPr>
        <w:b/>
        <w:bCs/>
      </w:rPr>
      <w:tblPr/>
      <w:tcPr>
        <w:tcBorders>
          <w:bottom w:val="single" w:sz="12" w:space="0" w:color="DDDDDD" w:themeColor="accent6" w:themeShade="E6"/>
        </w:tcBorders>
      </w:tcPr>
    </w:tblStylePr>
    <w:tblStylePr w:type="lastRow">
      <w:rPr>
        <w:b/>
        <w:bCs/>
      </w:rPr>
      <w:tblPr/>
      <w:tcPr>
        <w:tcBorders>
          <w:top w:val="double" w:sz="4" w:space="0" w:color="F9F9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</w:style>
  <w:style w:type="table" w:styleId="Gitternetztabelle7farbig">
    <w:name w:val="Grid Table 7 Colorful"/>
    <w:basedOn w:val="NormaleTabelle"/>
    <w:uiPriority w:val="52"/>
    <w:rsid w:val="009C6D0F"/>
    <w:pPr>
      <w:spacing w:after="120"/>
      <w:ind w:left="533"/>
    </w:pPr>
    <w:rPr>
      <w:color w:val="000000" w:themeColor="text1"/>
    </w:r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7farbigAkzent1">
    <w:name w:val="Grid Table 7 Colorful Accent 1"/>
    <w:basedOn w:val="NormaleTabelle"/>
    <w:uiPriority w:val="52"/>
    <w:rsid w:val="004A61E8"/>
    <w:pPr>
      <w:spacing w:after="120"/>
      <w:ind w:left="533"/>
    </w:pPr>
    <w:rPr>
      <w:color w:val="03B34F" w:themeColor="accent1" w:themeShade="BF"/>
    </w:r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left w:val="single" w:sz="4" w:space="0" w:color="61FCA4" w:themeColor="accent1" w:themeTint="99"/>
        <w:bottom w:val="single" w:sz="4" w:space="0" w:color="61FCA4" w:themeColor="accent1" w:themeTint="99"/>
        <w:right w:val="single" w:sz="4" w:space="0" w:color="61FCA4" w:themeColor="accent1" w:themeTint="99"/>
        <w:insideH w:val="single" w:sz="4" w:space="0" w:color="61FCA4" w:themeColor="accent1" w:themeTint="99"/>
        <w:insideV w:val="single" w:sz="4" w:space="0" w:color="61FCA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  <w:tblStylePr w:type="neCell">
      <w:tblPr/>
      <w:tcPr>
        <w:tcBorders>
          <w:bottom w:val="single" w:sz="4" w:space="0" w:color="61FCA4" w:themeColor="accent1" w:themeTint="99"/>
        </w:tcBorders>
      </w:tcPr>
    </w:tblStylePr>
    <w:tblStylePr w:type="nwCell">
      <w:tblPr/>
      <w:tcPr>
        <w:tcBorders>
          <w:bottom w:val="single" w:sz="4" w:space="0" w:color="61FCA4" w:themeColor="accent1" w:themeTint="99"/>
        </w:tcBorders>
      </w:tcPr>
    </w:tblStylePr>
    <w:tblStylePr w:type="seCell">
      <w:tblPr/>
      <w:tcPr>
        <w:tcBorders>
          <w:top w:val="single" w:sz="4" w:space="0" w:color="61FCA4" w:themeColor="accent1" w:themeTint="99"/>
        </w:tcBorders>
      </w:tcPr>
    </w:tblStylePr>
    <w:tblStylePr w:type="swCell">
      <w:tblPr/>
      <w:tcPr>
        <w:tcBorders>
          <w:top w:val="single" w:sz="4" w:space="0" w:color="61FCA4" w:themeColor="accent1" w:themeTint="99"/>
        </w:tcBorders>
      </w:tcPr>
    </w:tblStylePr>
  </w:style>
  <w:style w:type="table" w:styleId="Gitternetztabelle7farbigAkzent2">
    <w:name w:val="Grid Table 7 Colorful Accent 2"/>
    <w:basedOn w:val="NormaleTabelle"/>
    <w:uiPriority w:val="52"/>
    <w:rsid w:val="004536F6"/>
    <w:pPr>
      <w:spacing w:after="120"/>
      <w:ind w:left="533"/>
    </w:pPr>
    <w:rPr>
      <w:color w:val="451DC7" w:themeColor="background2"/>
    </w:rPr>
    <w:tblPr>
      <w:tblStyleRowBandSize w:val="1"/>
      <w:tblStyleColBandSize w:val="1"/>
      <w:tblInd w:w="533" w:type="dxa"/>
      <w:tblBorders>
        <w:top w:val="single" w:sz="6" w:space="0" w:color="886BE9" w:themeColor="background2" w:themeTint="99"/>
        <w:left w:val="single" w:sz="6" w:space="0" w:color="886BE9" w:themeColor="background2" w:themeTint="99"/>
        <w:bottom w:val="single" w:sz="6" w:space="0" w:color="886BE9" w:themeColor="background2" w:themeTint="99"/>
        <w:right w:val="single" w:sz="6" w:space="0" w:color="886BE9" w:themeColor="background2" w:themeTint="99"/>
        <w:insideH w:val="single" w:sz="6" w:space="0" w:color="886BE9" w:themeColor="background2" w:themeTint="99"/>
        <w:insideV w:val="single" w:sz="6" w:space="0" w:color="886BE9" w:themeColor="background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  <w:tblStylePr w:type="neCell">
      <w:tblPr/>
      <w:tcPr>
        <w:tcBorders>
          <w:bottom w:val="single" w:sz="4" w:space="0" w:color="886BE9" w:themeColor="background2" w:themeTint="99"/>
        </w:tcBorders>
      </w:tcPr>
    </w:tblStylePr>
    <w:tblStylePr w:type="nwCell">
      <w:tblPr/>
      <w:tcPr>
        <w:tcBorders>
          <w:top w:val="nil"/>
          <w:left w:val="nil"/>
          <w:bottom w:val="single" w:sz="4" w:space="0" w:color="886BE9" w:themeColor="background2" w:themeTint="99"/>
          <w:right w:val="nil"/>
          <w:insideH w:val="nil"/>
          <w:insideV w:val="nil"/>
        </w:tcBorders>
      </w:tcPr>
    </w:tblStylePr>
    <w:tblStylePr w:type="seCell">
      <w:tblPr/>
      <w:tcPr>
        <w:tcBorders>
          <w:top w:val="single" w:sz="4" w:space="0" w:color="DEFEEC" w:themeColor="accent2" w:themeTint="99"/>
        </w:tcBorders>
      </w:tcPr>
    </w:tblStylePr>
    <w:tblStylePr w:type="swCell">
      <w:tblPr/>
      <w:tcPr>
        <w:tcBorders>
          <w:top w:val="single" w:sz="4" w:space="0" w:color="DEFEEC" w:themeColor="accent2" w:themeTint="99"/>
        </w:tcBorders>
      </w:tcPr>
    </w:tblStylePr>
  </w:style>
  <w:style w:type="table" w:styleId="Gitternetztabelle7farbigAkzent3">
    <w:name w:val="Grid Table 7 Colorful Accent 3"/>
    <w:basedOn w:val="NormaleTabelle"/>
    <w:uiPriority w:val="52"/>
    <w:rsid w:val="004A61E8"/>
    <w:pPr>
      <w:spacing w:after="120"/>
      <w:ind w:left="533"/>
    </w:pPr>
    <w:rPr>
      <w:color w:val="1B0B50" w:themeColor="accent3" w:themeShade="BF"/>
    </w:r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left w:val="single" w:sz="4" w:space="0" w:color="5C32E2" w:themeColor="accent3" w:themeTint="99"/>
        <w:bottom w:val="single" w:sz="4" w:space="0" w:color="5C32E2" w:themeColor="accent3" w:themeTint="99"/>
        <w:right w:val="single" w:sz="4" w:space="0" w:color="5C32E2" w:themeColor="accent3" w:themeTint="99"/>
        <w:insideH w:val="single" w:sz="4" w:space="0" w:color="5C32E2" w:themeColor="accent3" w:themeTint="99"/>
        <w:insideV w:val="single" w:sz="4" w:space="0" w:color="5C32E2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  <w:tblStylePr w:type="neCell">
      <w:tblPr/>
      <w:tcPr>
        <w:tcBorders>
          <w:bottom w:val="single" w:sz="4" w:space="0" w:color="5C32E2" w:themeColor="accent3" w:themeTint="99"/>
        </w:tcBorders>
      </w:tcPr>
    </w:tblStylePr>
    <w:tblStylePr w:type="nwCell">
      <w:tblPr/>
      <w:tcPr>
        <w:tcBorders>
          <w:bottom w:val="single" w:sz="4" w:space="0" w:color="5C32E2" w:themeColor="accent3" w:themeTint="99"/>
        </w:tcBorders>
      </w:tcPr>
    </w:tblStylePr>
    <w:tblStylePr w:type="seCell">
      <w:tblPr/>
      <w:tcPr>
        <w:tcBorders>
          <w:top w:val="single" w:sz="4" w:space="0" w:color="5C32E2" w:themeColor="accent3" w:themeTint="99"/>
        </w:tcBorders>
      </w:tcPr>
    </w:tblStylePr>
    <w:tblStylePr w:type="swCell">
      <w:tblPr/>
      <w:tcPr>
        <w:tcBorders>
          <w:top w:val="single" w:sz="4" w:space="0" w:color="5C32E2" w:themeColor="accent3" w:themeTint="99"/>
        </w:tcBorders>
      </w:tcPr>
    </w:tblStylePr>
  </w:style>
  <w:style w:type="table" w:styleId="Gitternetztabelle7farbigAkzent4">
    <w:name w:val="Grid Table 7 Colorful Accent 4"/>
    <w:basedOn w:val="NormaleTabelle"/>
    <w:uiPriority w:val="52"/>
    <w:rsid w:val="00FA09FE"/>
    <w:pPr>
      <w:spacing w:after="120"/>
      <w:ind w:left="533"/>
    </w:pPr>
    <w:rPr>
      <w:color w:val="346186" w:themeColor="accent4" w:themeShade="BF"/>
    </w:r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left w:val="single" w:sz="4" w:space="0" w:color="8EB4D3" w:themeColor="accent4" w:themeTint="99"/>
        <w:bottom w:val="single" w:sz="4" w:space="0" w:color="8EB4D3" w:themeColor="accent4" w:themeTint="99"/>
        <w:right w:val="single" w:sz="4" w:space="0" w:color="8EB4D3" w:themeColor="accent4" w:themeTint="99"/>
        <w:insideH w:val="single" w:sz="4" w:space="0" w:color="8EB4D3" w:themeColor="accent4" w:themeTint="99"/>
        <w:insideV w:val="single" w:sz="4" w:space="0" w:color="8EB4D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  <w:tblStylePr w:type="neCell">
      <w:tblPr/>
      <w:tcPr>
        <w:tcBorders>
          <w:bottom w:val="single" w:sz="4" w:space="0" w:color="8EB4D3" w:themeColor="accent4" w:themeTint="99"/>
        </w:tcBorders>
      </w:tcPr>
    </w:tblStylePr>
    <w:tblStylePr w:type="nwCell">
      <w:tblPr/>
      <w:tcPr>
        <w:tcBorders>
          <w:bottom w:val="single" w:sz="4" w:space="0" w:color="8EB4D3" w:themeColor="accent4" w:themeTint="99"/>
        </w:tcBorders>
      </w:tcPr>
    </w:tblStylePr>
    <w:tblStylePr w:type="seCell">
      <w:tblPr/>
      <w:tcPr>
        <w:tcBorders>
          <w:top w:val="single" w:sz="4" w:space="0" w:color="8EB4D3" w:themeColor="accent4" w:themeTint="99"/>
        </w:tcBorders>
      </w:tcPr>
    </w:tblStylePr>
    <w:tblStylePr w:type="swCell">
      <w:tblPr/>
      <w:tcPr>
        <w:tcBorders>
          <w:top w:val="single" w:sz="4" w:space="0" w:color="8EB4D3" w:themeColor="accent4" w:themeTint="99"/>
        </w:tcBorders>
      </w:tcPr>
    </w:tblStylePr>
  </w:style>
  <w:style w:type="table" w:styleId="Gitternetztabelle7farbigAkzent5">
    <w:name w:val="Grid Table 7 Colorful Accent 5"/>
    <w:basedOn w:val="NormaleTabelle"/>
    <w:uiPriority w:val="52"/>
    <w:rsid w:val="00FA09FE"/>
    <w:pPr>
      <w:spacing w:after="120"/>
      <w:ind w:left="533"/>
    </w:pPr>
    <w:rPr>
      <w:color w:val="6B00BF" w:themeColor="accent5" w:themeShade="BF"/>
    </w:r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left w:val="single" w:sz="4" w:space="0" w:color="BB66FF" w:themeColor="accent5" w:themeTint="99"/>
        <w:bottom w:val="single" w:sz="4" w:space="0" w:color="BB66FF" w:themeColor="accent5" w:themeTint="99"/>
        <w:right w:val="single" w:sz="4" w:space="0" w:color="BB66FF" w:themeColor="accent5" w:themeTint="99"/>
        <w:insideH w:val="single" w:sz="4" w:space="0" w:color="BB66FF" w:themeColor="accent5" w:themeTint="99"/>
        <w:insideV w:val="single" w:sz="4" w:space="0" w:color="BB66F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  <w:tblStylePr w:type="neCell">
      <w:tblPr/>
      <w:tcPr>
        <w:tcBorders>
          <w:bottom w:val="single" w:sz="4" w:space="0" w:color="BB66FF" w:themeColor="accent5" w:themeTint="99"/>
        </w:tcBorders>
      </w:tcPr>
    </w:tblStylePr>
    <w:tblStylePr w:type="nwCell">
      <w:tblPr/>
      <w:tcPr>
        <w:tcBorders>
          <w:bottom w:val="single" w:sz="4" w:space="0" w:color="BB66FF" w:themeColor="accent5" w:themeTint="99"/>
        </w:tcBorders>
      </w:tcPr>
    </w:tblStylePr>
    <w:tblStylePr w:type="seCell">
      <w:tblPr/>
      <w:tcPr>
        <w:tcBorders>
          <w:top w:val="single" w:sz="4" w:space="0" w:color="BB66FF" w:themeColor="accent5" w:themeTint="99"/>
        </w:tcBorders>
      </w:tcPr>
    </w:tblStylePr>
    <w:tblStylePr w:type="swCell">
      <w:tblPr/>
      <w:tcPr>
        <w:tcBorders>
          <w:top w:val="single" w:sz="4" w:space="0" w:color="BB66FF" w:themeColor="accent5" w:themeTint="99"/>
        </w:tcBorders>
      </w:tcPr>
    </w:tblStylePr>
  </w:style>
  <w:style w:type="table" w:styleId="Gitternetztabelle7farbigAkzent6">
    <w:name w:val="Grid Table 7 Colorful Accent 6"/>
    <w:basedOn w:val="NormaleTabelle"/>
    <w:uiPriority w:val="52"/>
    <w:rsid w:val="009167C1"/>
    <w:pPr>
      <w:spacing w:after="120"/>
      <w:ind w:left="533"/>
    </w:pPr>
    <w:rPr>
      <w:color w:val="7B7B7B" w:themeColor="accent6" w:themeShade="80"/>
    </w:r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left w:val="single" w:sz="4" w:space="0" w:color="DDDDDD" w:themeColor="accent6" w:themeShade="E6"/>
        <w:bottom w:val="single" w:sz="4" w:space="0" w:color="DDDDDD" w:themeColor="accent6" w:themeShade="E6"/>
        <w:right w:val="single" w:sz="4" w:space="0" w:color="DDDDDD" w:themeColor="accent6" w:themeShade="E6"/>
        <w:insideH w:val="single" w:sz="4" w:space="0" w:color="DDDDDD" w:themeColor="accent6" w:themeShade="E6"/>
        <w:insideV w:val="single" w:sz="4" w:space="0" w:color="DDDDDD" w:themeColor="accent6" w:themeShade="E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  <w:tblStylePr w:type="neCell">
      <w:tblPr/>
      <w:tcPr>
        <w:tcBorders>
          <w:bottom w:val="single" w:sz="4" w:space="0" w:color="DDDDDD" w:themeColor="accent6" w:themeShade="E6"/>
        </w:tcBorders>
      </w:tcPr>
    </w:tblStylePr>
    <w:tblStylePr w:type="nwCell">
      <w:tblPr/>
      <w:tcPr>
        <w:tcBorders>
          <w:bottom w:val="single" w:sz="4" w:space="0" w:color="DDDDDD" w:themeColor="accent6" w:themeShade="E6"/>
        </w:tcBorders>
      </w:tcPr>
    </w:tblStylePr>
    <w:tblStylePr w:type="seCell">
      <w:tblPr/>
      <w:tcPr>
        <w:tcBorders>
          <w:top w:val="single" w:sz="4" w:space="0" w:color="F9F9F9" w:themeColor="accent6" w:themeTint="99"/>
        </w:tcBorders>
      </w:tcPr>
    </w:tblStylePr>
    <w:tblStylePr w:type="swCell">
      <w:tblPr/>
      <w:tcPr>
        <w:tcBorders>
          <w:top w:val="single" w:sz="4" w:space="0" w:color="F9F9F9" w:themeColor="accent6" w:themeTint="99"/>
        </w:tcBorders>
      </w:tcPr>
    </w:tblStylePr>
  </w:style>
  <w:style w:type="table" w:styleId="Listentabelle1hellAkzent1">
    <w:name w:val="List Table 1 Light Accent 1"/>
    <w:basedOn w:val="NormaleTabelle"/>
    <w:uiPriority w:val="46"/>
    <w:rsid w:val="001F21BD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61FCA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1FCA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Listentabelle1hellAkzent2">
    <w:name w:val="List Table 1 Light Accent 2"/>
    <w:basedOn w:val="NormaleTabelle"/>
    <w:uiPriority w:val="46"/>
    <w:rsid w:val="00EC2BDE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886BE9" w:themeColor="background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EFEE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Listentabelle1hellAkzent3">
    <w:name w:val="List Table 1 Light Accent 3"/>
    <w:basedOn w:val="NormaleTabelle"/>
    <w:uiPriority w:val="46"/>
    <w:rsid w:val="001F21BD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5C32E2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C32E2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Listentabelle1hellAkzent4">
    <w:name w:val="List Table 1 Light Accent 4"/>
    <w:basedOn w:val="NormaleTabelle"/>
    <w:uiPriority w:val="46"/>
    <w:rsid w:val="001F21BD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8EB4D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B4D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Listentabelle1hellAkzent5">
    <w:name w:val="List Table 1 Light Accent 5"/>
    <w:basedOn w:val="NormaleTabelle"/>
    <w:uiPriority w:val="46"/>
    <w:rsid w:val="00787AD2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BB66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B66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Listentabelle1hellAkzent6">
    <w:name w:val="List Table 1 Light Accent 6"/>
    <w:basedOn w:val="NormaleTabelle"/>
    <w:uiPriority w:val="46"/>
    <w:rsid w:val="00223622"/>
    <w:pPr>
      <w:spacing w:after="120"/>
      <w:ind w:left="533"/>
    </w:pPr>
    <w:tblPr>
      <w:tblStyleRowBandSize w:val="1"/>
      <w:tblStyleColBandSize w:val="1"/>
      <w:tblInd w:w="533" w:type="dxa"/>
    </w:tblPr>
    <w:tblStylePr w:type="firstRow">
      <w:rPr>
        <w:b/>
        <w:bCs/>
      </w:rPr>
      <w:tblPr/>
      <w:tcPr>
        <w:tcBorders>
          <w:bottom w:val="single" w:sz="4" w:space="0" w:color="DDDDDD" w:themeColor="accent6" w:themeShade="E6"/>
        </w:tcBorders>
      </w:tcPr>
    </w:tblStylePr>
    <w:tblStylePr w:type="lastRow">
      <w:rPr>
        <w:b/>
        <w:bCs/>
      </w:rPr>
      <w:tblPr/>
      <w:tcPr>
        <w:tcBorders>
          <w:top w:val="single" w:sz="4" w:space="0" w:color="F9F9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</w:style>
  <w:style w:type="table" w:styleId="Listentabelle2">
    <w:name w:val="List Table 2"/>
    <w:basedOn w:val="NormaleTabelle"/>
    <w:uiPriority w:val="47"/>
    <w:rsid w:val="00787AD2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2Akzent1">
    <w:name w:val="List Table 2 Accent 1"/>
    <w:basedOn w:val="NormaleTabelle"/>
    <w:uiPriority w:val="47"/>
    <w:rsid w:val="003B6667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bottom w:val="single" w:sz="4" w:space="0" w:color="61FCA4" w:themeColor="accent1" w:themeTint="99"/>
        <w:insideH w:val="single" w:sz="4" w:space="0" w:color="61FCA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Listentabelle2Akzent2">
    <w:name w:val="List Table 2 Accent 2"/>
    <w:basedOn w:val="NormaleTabelle"/>
    <w:uiPriority w:val="47"/>
    <w:rsid w:val="00245E7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86BE9" w:themeColor="background2" w:themeTint="99"/>
        <w:bottom w:val="single" w:sz="4" w:space="0" w:color="886BE9" w:themeColor="background2" w:themeTint="99"/>
        <w:insideH w:val="single" w:sz="4" w:space="0" w:color="886BE9" w:themeColor="background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Listentabelle2Akzent3">
    <w:name w:val="List Table 2 Accent 3"/>
    <w:basedOn w:val="NormaleTabelle"/>
    <w:uiPriority w:val="47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bottom w:val="single" w:sz="4" w:space="0" w:color="5C32E2" w:themeColor="accent3" w:themeTint="99"/>
        <w:insideH w:val="single" w:sz="4" w:space="0" w:color="5C32E2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Listentabelle2Akzent4">
    <w:name w:val="List Table 2 Accent 4"/>
    <w:basedOn w:val="NormaleTabelle"/>
    <w:uiPriority w:val="47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bottom w:val="single" w:sz="4" w:space="0" w:color="8EB4D3" w:themeColor="accent4" w:themeTint="99"/>
        <w:insideH w:val="single" w:sz="4" w:space="0" w:color="8EB4D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Listentabelle2Akzent5">
    <w:name w:val="List Table 2 Accent 5"/>
    <w:basedOn w:val="NormaleTabelle"/>
    <w:uiPriority w:val="47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bottom w:val="single" w:sz="4" w:space="0" w:color="BB66FF" w:themeColor="accent5" w:themeTint="99"/>
        <w:insideH w:val="single" w:sz="4" w:space="0" w:color="BB66F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Listentabelle2Akzent6">
    <w:name w:val="List Table 2 Accent 6"/>
    <w:basedOn w:val="NormaleTabelle"/>
    <w:uiPriority w:val="47"/>
    <w:rsid w:val="00F00A3A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bottom w:val="single" w:sz="4" w:space="0" w:color="DDDDDD" w:themeColor="accent6" w:themeShade="E6"/>
        <w:insideH w:val="single" w:sz="4" w:space="0" w:color="DDDDDD" w:themeColor="accent6" w:themeShade="E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DFDFD" w:themeFill="accent6" w:themeFillTint="33"/>
      </w:tcPr>
    </w:tblStylePr>
  </w:style>
  <w:style w:type="table" w:styleId="Listentabelle3">
    <w:name w:val="List Table 3"/>
    <w:basedOn w:val="NormaleTabelle"/>
    <w:uiPriority w:val="48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ntabelle3Akzent1">
    <w:name w:val="List Table 3 Accent 1"/>
    <w:basedOn w:val="NormaleTabelle"/>
    <w:uiPriority w:val="48"/>
    <w:rsid w:val="004617C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04F06A" w:themeColor="accent1"/>
        <w:left w:val="single" w:sz="4" w:space="0" w:color="04F06A" w:themeColor="accent1"/>
        <w:bottom w:val="single" w:sz="4" w:space="0" w:color="04F06A" w:themeColor="accent1"/>
        <w:right w:val="single" w:sz="4" w:space="0" w:color="04F06A" w:themeColor="accent1"/>
      </w:tblBorders>
    </w:tblPr>
    <w:tblStylePr w:type="firstRow">
      <w:rPr>
        <w:b/>
        <w:bCs/>
        <w:color w:val="auto"/>
      </w:rPr>
      <w:tblPr/>
      <w:tcPr>
        <w:shd w:val="clear" w:color="auto" w:fill="04F06A" w:themeFill="accent1"/>
      </w:tcPr>
    </w:tblStylePr>
    <w:tblStylePr w:type="lastRow">
      <w:rPr>
        <w:b/>
        <w:bCs/>
      </w:rPr>
      <w:tblPr/>
      <w:tcPr>
        <w:tcBorders>
          <w:top w:val="double" w:sz="4" w:space="0" w:color="04F06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4F06A" w:themeColor="accent1"/>
          <w:right w:val="single" w:sz="4" w:space="0" w:color="04F06A" w:themeColor="accent1"/>
        </w:tcBorders>
      </w:tcPr>
    </w:tblStylePr>
    <w:tblStylePr w:type="band1Horz">
      <w:tblPr/>
      <w:tcPr>
        <w:tcBorders>
          <w:top w:val="single" w:sz="4" w:space="0" w:color="04F06A" w:themeColor="accent1"/>
          <w:bottom w:val="single" w:sz="4" w:space="0" w:color="04F06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4F06A" w:themeColor="accent1"/>
          <w:left w:val="nil"/>
        </w:tcBorders>
      </w:tcPr>
    </w:tblStylePr>
    <w:tblStylePr w:type="swCell">
      <w:tblPr/>
      <w:tcPr>
        <w:tcBorders>
          <w:top w:val="double" w:sz="4" w:space="0" w:color="04F06A" w:themeColor="accent1"/>
          <w:right w:val="nil"/>
        </w:tcBorders>
      </w:tcPr>
    </w:tblStylePr>
  </w:style>
  <w:style w:type="table" w:styleId="Listentabelle3Akzent2">
    <w:name w:val="List Table 3 Accent 2"/>
    <w:basedOn w:val="NormaleTabelle"/>
    <w:uiPriority w:val="48"/>
    <w:rsid w:val="00083C2E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86BE9" w:themeColor="background2" w:themeTint="99"/>
        <w:left w:val="single" w:sz="4" w:space="0" w:color="886BE9" w:themeColor="background2" w:themeTint="99"/>
        <w:bottom w:val="single" w:sz="4" w:space="0" w:color="886BE9" w:themeColor="background2" w:themeTint="99"/>
        <w:right w:val="single" w:sz="4" w:space="0" w:color="886BE9" w:themeColor="background2" w:themeTint="99"/>
        <w:insideH w:val="single" w:sz="4" w:space="0" w:color="886BE9" w:themeColor="background2" w:themeTint="99"/>
        <w:insideV w:val="single" w:sz="4" w:space="0" w:color="886BE9" w:themeColor="background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86BE9" w:themeColor="background2" w:themeTint="99"/>
          <w:left w:val="single" w:sz="4" w:space="0" w:color="886BE9" w:themeColor="background2" w:themeTint="99"/>
          <w:bottom w:val="single" w:sz="4" w:space="0" w:color="886BE9" w:themeColor="background2" w:themeTint="99"/>
          <w:right w:val="single" w:sz="4" w:space="0" w:color="886BE9" w:themeColor="background2" w:themeTint="99"/>
          <w:insideH w:val="nil"/>
          <w:insideV w:val="nil"/>
          <w:tl2br w:val="nil"/>
          <w:tr2bl w:val="nil"/>
        </w:tcBorders>
        <w:shd w:val="clear" w:color="auto" w:fill="451DC7" w:themeFill="background2"/>
      </w:tcPr>
    </w:tblStylePr>
    <w:tblStylePr w:type="lastRow">
      <w:rPr>
        <w:b/>
        <w:bCs/>
      </w:rPr>
      <w:tblPr/>
      <w:tcPr>
        <w:tcBorders>
          <w:top w:val="double" w:sz="4" w:space="0" w:color="CAFEE0" w:themeColor="accent2"/>
          <w:bottom w:val="single" w:sz="4" w:space="0" w:color="886BE9" w:themeColor="background2" w:themeTint="99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AFEE0" w:themeColor="accent2"/>
          <w:right w:val="single" w:sz="4" w:space="0" w:color="CAFEE0" w:themeColor="accent2"/>
        </w:tcBorders>
      </w:tcPr>
    </w:tblStylePr>
    <w:tblStylePr w:type="band1Horz">
      <w:tblPr/>
      <w:tcPr>
        <w:tcBorders>
          <w:top w:val="single" w:sz="4" w:space="0" w:color="886BE9" w:themeColor="background2" w:themeTint="99"/>
          <w:left w:val="single" w:sz="4" w:space="0" w:color="886BE9" w:themeColor="background2" w:themeTint="99"/>
          <w:bottom w:val="single" w:sz="4" w:space="0" w:color="886BE9" w:themeColor="background2" w:themeTint="99"/>
          <w:right w:val="single" w:sz="4" w:space="0" w:color="886BE9" w:themeColor="background2" w:themeTint="99"/>
          <w:insideH w:val="nil"/>
        </w:tcBorders>
      </w:tcPr>
    </w:tblStylePr>
    <w:tblStylePr w:type="band2Horz">
      <w:tblPr/>
      <w:tcPr>
        <w:tcBorders>
          <w:top w:val="single" w:sz="4" w:space="0" w:color="886BE9" w:themeColor="background2" w:themeTint="99"/>
          <w:left w:val="single" w:sz="4" w:space="0" w:color="886BE9" w:themeColor="background2" w:themeTint="99"/>
          <w:bottom w:val="single" w:sz="4" w:space="0" w:color="886BE9" w:themeColor="background2" w:themeTint="99"/>
          <w:right w:val="single" w:sz="4" w:space="0" w:color="886BE9" w:themeColor="background2" w:themeTint="99"/>
        </w:tcBorders>
      </w:tcPr>
    </w:tblStylePr>
    <w:tblStylePr w:type="neCell">
      <w:tblPr/>
      <w:tcPr>
        <w:tcBorders>
          <w:top w:val="nil"/>
          <w:left w:val="nil"/>
          <w:bottom w:val="single" w:sz="4" w:space="0" w:color="886BE9" w:themeColor="background2" w:themeTint="99"/>
          <w:right w:val="nil"/>
        </w:tcBorders>
      </w:tcPr>
    </w:tblStylePr>
    <w:tblStylePr w:type="nwCell">
      <w:tblPr/>
      <w:tcPr>
        <w:tcBorders>
          <w:top w:val="single" w:sz="4" w:space="0" w:color="886BE9" w:themeColor="background2" w:themeTint="99"/>
          <w:left w:val="single" w:sz="4" w:space="0" w:color="886BE9" w:themeColor="background2" w:themeTint="99"/>
          <w:bottom w:val="single" w:sz="4" w:space="0" w:color="886BE9" w:themeColor="background2" w:themeTint="99"/>
          <w:right w:val="nil"/>
        </w:tcBorders>
      </w:tcPr>
    </w:tblStylePr>
    <w:tblStylePr w:type="seCell">
      <w:tblPr/>
      <w:tcPr>
        <w:tcBorders>
          <w:top w:val="double" w:sz="4" w:space="0" w:color="CAFEE0" w:themeColor="accent2"/>
          <w:left w:val="nil"/>
        </w:tcBorders>
      </w:tcPr>
    </w:tblStylePr>
    <w:tblStylePr w:type="swCell">
      <w:tblPr/>
      <w:tcPr>
        <w:tcBorders>
          <w:top w:val="double" w:sz="4" w:space="0" w:color="CAFEE0" w:themeColor="accent2"/>
          <w:right w:val="nil"/>
        </w:tcBorders>
      </w:tcPr>
    </w:tblStylePr>
  </w:style>
  <w:style w:type="table" w:styleId="Listentabelle3Akzent3">
    <w:name w:val="List Table 3 Accent 3"/>
    <w:basedOn w:val="NormaleTabelle"/>
    <w:uiPriority w:val="48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250F6B" w:themeColor="accent3"/>
        <w:left w:val="single" w:sz="4" w:space="0" w:color="250F6B" w:themeColor="accent3"/>
        <w:bottom w:val="single" w:sz="4" w:space="0" w:color="250F6B" w:themeColor="accent3"/>
        <w:right w:val="single" w:sz="4" w:space="0" w:color="250F6B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50F6B" w:themeFill="accent3"/>
      </w:tcPr>
    </w:tblStylePr>
    <w:tblStylePr w:type="lastRow">
      <w:rPr>
        <w:b/>
        <w:bCs/>
      </w:rPr>
      <w:tblPr/>
      <w:tcPr>
        <w:tcBorders>
          <w:top w:val="double" w:sz="4" w:space="0" w:color="250F6B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50F6B" w:themeColor="accent3"/>
          <w:right w:val="single" w:sz="4" w:space="0" w:color="250F6B" w:themeColor="accent3"/>
        </w:tcBorders>
      </w:tcPr>
    </w:tblStylePr>
    <w:tblStylePr w:type="band1Horz">
      <w:tblPr/>
      <w:tcPr>
        <w:tcBorders>
          <w:top w:val="single" w:sz="4" w:space="0" w:color="250F6B" w:themeColor="accent3"/>
          <w:bottom w:val="single" w:sz="4" w:space="0" w:color="250F6B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50F6B" w:themeColor="accent3"/>
          <w:left w:val="nil"/>
        </w:tcBorders>
      </w:tcPr>
    </w:tblStylePr>
    <w:tblStylePr w:type="swCell">
      <w:tblPr/>
      <w:tcPr>
        <w:tcBorders>
          <w:top w:val="double" w:sz="4" w:space="0" w:color="250F6B" w:themeColor="accent3"/>
          <w:right w:val="nil"/>
        </w:tcBorders>
      </w:tcPr>
    </w:tblStylePr>
  </w:style>
  <w:style w:type="table" w:styleId="Listentabelle3Akzent4">
    <w:name w:val="List Table 3 Accent 4"/>
    <w:basedOn w:val="NormaleTabelle"/>
    <w:uiPriority w:val="48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4682B4" w:themeColor="accent4"/>
        <w:left w:val="single" w:sz="4" w:space="0" w:color="4682B4" w:themeColor="accent4"/>
        <w:bottom w:val="single" w:sz="4" w:space="0" w:color="4682B4" w:themeColor="accent4"/>
        <w:right w:val="single" w:sz="4" w:space="0" w:color="4682B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682B4" w:themeFill="accent4"/>
      </w:tcPr>
    </w:tblStylePr>
    <w:tblStylePr w:type="lastRow">
      <w:rPr>
        <w:b/>
        <w:bCs/>
      </w:rPr>
      <w:tblPr/>
      <w:tcPr>
        <w:tcBorders>
          <w:top w:val="double" w:sz="4" w:space="0" w:color="4682B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682B4" w:themeColor="accent4"/>
          <w:right w:val="single" w:sz="4" w:space="0" w:color="4682B4" w:themeColor="accent4"/>
        </w:tcBorders>
      </w:tcPr>
    </w:tblStylePr>
    <w:tblStylePr w:type="band1Horz">
      <w:tblPr/>
      <w:tcPr>
        <w:tcBorders>
          <w:top w:val="single" w:sz="4" w:space="0" w:color="4682B4" w:themeColor="accent4"/>
          <w:bottom w:val="single" w:sz="4" w:space="0" w:color="4682B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682B4" w:themeColor="accent4"/>
          <w:left w:val="nil"/>
        </w:tcBorders>
      </w:tcPr>
    </w:tblStylePr>
    <w:tblStylePr w:type="swCell">
      <w:tblPr/>
      <w:tcPr>
        <w:tcBorders>
          <w:top w:val="double" w:sz="4" w:space="0" w:color="4682B4" w:themeColor="accent4"/>
          <w:right w:val="nil"/>
        </w:tcBorders>
      </w:tcPr>
    </w:tblStylePr>
  </w:style>
  <w:style w:type="table" w:styleId="Listentabelle3Akzent6">
    <w:name w:val="List Table 3 Accent 6"/>
    <w:basedOn w:val="NormaleTabelle"/>
    <w:uiPriority w:val="48"/>
    <w:rsid w:val="00F94635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left w:val="single" w:sz="4" w:space="0" w:color="DDDDDD" w:themeColor="accent6" w:themeShade="E6"/>
        <w:bottom w:val="single" w:sz="4" w:space="0" w:color="DDDDDD" w:themeColor="accent6" w:themeShade="E6"/>
        <w:right w:val="single" w:sz="4" w:space="0" w:color="DDDDDD" w:themeColor="accent6" w:themeShade="E6"/>
        <w:insideH w:val="single" w:sz="4" w:space="0" w:color="DDDDDD" w:themeColor="accent6" w:themeShade="E6"/>
        <w:insideV w:val="single" w:sz="4" w:space="0" w:color="DDDDDD" w:themeColor="accent6" w:themeShade="E6"/>
      </w:tblBorders>
    </w:tblPr>
    <w:tblStylePr w:type="firstRow">
      <w:rPr>
        <w:b/>
        <w:bCs/>
        <w:color w:val="auto"/>
      </w:rPr>
      <w:tblPr/>
      <w:tcPr>
        <w:shd w:val="clear" w:color="auto" w:fill="F6F6F6" w:themeFill="accent6"/>
      </w:tcPr>
    </w:tblStylePr>
    <w:tblStylePr w:type="lastRow">
      <w:rPr>
        <w:b/>
        <w:bCs/>
      </w:rPr>
      <w:tblPr/>
      <w:tcPr>
        <w:tcBorders>
          <w:top w:val="double" w:sz="4" w:space="0" w:color="F6F6F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F6F6" w:themeColor="accent6"/>
          <w:right w:val="single" w:sz="4" w:space="0" w:color="F6F6F6" w:themeColor="accent6"/>
        </w:tcBorders>
      </w:tcPr>
    </w:tblStylePr>
    <w:tblStylePr w:type="band1Horz">
      <w:tblPr/>
      <w:tcPr>
        <w:tcBorders>
          <w:top w:val="single" w:sz="4" w:space="0" w:color="F6F6F6" w:themeColor="accent6"/>
          <w:bottom w:val="single" w:sz="4" w:space="0" w:color="F6F6F6" w:themeColor="accent6"/>
          <w:insideH w:val="nil"/>
        </w:tcBorders>
      </w:tcPr>
    </w:tblStylePr>
    <w:tblStylePr w:type="neCell">
      <w:tblPr/>
      <w:tcPr>
        <w:tcBorders>
          <w:top w:val="single" w:sz="4" w:space="0" w:color="DDDDDD" w:themeColor="accent6" w:themeShade="E6"/>
          <w:left w:val="single" w:sz="4" w:space="0" w:color="DDDDDD" w:themeColor="accent6" w:themeShade="E6"/>
          <w:bottom w:val="single" w:sz="4" w:space="0" w:color="DDDDDD" w:themeColor="accent6" w:themeShade="E6"/>
          <w:right w:val="single" w:sz="4" w:space="0" w:color="DDDDDD" w:themeColor="accent6" w:themeShade="E6"/>
          <w:insideH w:val="single" w:sz="4" w:space="0" w:color="DDDDDD" w:themeColor="accent6" w:themeShade="E6"/>
          <w:insideV w:val="single" w:sz="4" w:space="0" w:color="DDDDDD" w:themeColor="accent6" w:themeShade="E6"/>
        </w:tcBorders>
      </w:tcPr>
    </w:tblStylePr>
    <w:tblStylePr w:type="nwCell">
      <w:tblPr/>
      <w:tcPr>
        <w:tcBorders>
          <w:top w:val="single" w:sz="4" w:space="0" w:color="DDDDDD" w:themeColor="accent6" w:themeShade="E6"/>
          <w:left w:val="single" w:sz="4" w:space="0" w:color="DDDDDD" w:themeColor="accent6" w:themeShade="E6"/>
          <w:bottom w:val="single" w:sz="4" w:space="0" w:color="DDDDDD" w:themeColor="accent6" w:themeShade="E6"/>
          <w:right w:val="single" w:sz="4" w:space="0" w:color="DDDDDD" w:themeColor="accent6" w:themeShade="E6"/>
          <w:insideH w:val="single" w:sz="4" w:space="0" w:color="DDDDDD" w:themeColor="accent6" w:themeShade="E6"/>
          <w:insideV w:val="single" w:sz="4" w:space="0" w:color="DDDDDD" w:themeColor="accent6" w:themeShade="E6"/>
        </w:tcBorders>
      </w:tcPr>
    </w:tblStylePr>
    <w:tblStylePr w:type="seCell">
      <w:tblPr/>
      <w:tcPr>
        <w:tcBorders>
          <w:top w:val="double" w:sz="4" w:space="0" w:color="F6F6F6" w:themeColor="accent6"/>
          <w:left w:val="nil"/>
        </w:tcBorders>
      </w:tcPr>
    </w:tblStylePr>
    <w:tblStylePr w:type="swCell">
      <w:tblPr/>
      <w:tcPr>
        <w:tcBorders>
          <w:top w:val="double" w:sz="4" w:space="0" w:color="F6F6F6" w:themeColor="accent6"/>
          <w:right w:val="nil"/>
        </w:tcBorders>
      </w:tcPr>
    </w:tblStylePr>
  </w:style>
  <w:style w:type="table" w:styleId="Listentabelle4">
    <w:name w:val="List Table 4"/>
    <w:basedOn w:val="NormaleTabelle"/>
    <w:uiPriority w:val="49"/>
    <w:rsid w:val="001E5C5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4Akzent1">
    <w:name w:val="List Table 4 Accent 1"/>
    <w:basedOn w:val="NormaleTabelle"/>
    <w:uiPriority w:val="49"/>
    <w:rsid w:val="004617C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61FCA4" w:themeColor="accent1" w:themeTint="99"/>
        <w:left w:val="single" w:sz="4" w:space="0" w:color="61FCA4" w:themeColor="accent1" w:themeTint="99"/>
        <w:bottom w:val="single" w:sz="4" w:space="0" w:color="61FCA4" w:themeColor="accent1" w:themeTint="99"/>
        <w:right w:val="single" w:sz="4" w:space="0" w:color="61FCA4" w:themeColor="accent1" w:themeTint="99"/>
        <w:insideH w:val="single" w:sz="4" w:space="0" w:color="61FCA4" w:themeColor="accent1" w:themeTint="99"/>
      </w:tblBorders>
    </w:tblPr>
    <w:tblStylePr w:type="firstRow">
      <w:rPr>
        <w:b/>
        <w:bCs/>
        <w:color w:val="auto"/>
      </w:rPr>
      <w:tblPr/>
      <w:tcPr>
        <w:tcBorders>
          <w:top w:val="single" w:sz="4" w:space="0" w:color="04F06A" w:themeColor="accent1"/>
          <w:left w:val="single" w:sz="4" w:space="0" w:color="04F06A" w:themeColor="accent1"/>
          <w:bottom w:val="single" w:sz="4" w:space="0" w:color="04F06A" w:themeColor="accent1"/>
          <w:right w:val="single" w:sz="4" w:space="0" w:color="04F06A" w:themeColor="accent1"/>
          <w:insideH w:val="nil"/>
        </w:tcBorders>
        <w:shd w:val="clear" w:color="auto" w:fill="04F06A" w:themeFill="accent1"/>
      </w:tcPr>
    </w:tblStylePr>
    <w:tblStylePr w:type="lastRow">
      <w:rPr>
        <w:b/>
        <w:bCs/>
      </w:rPr>
      <w:tblPr/>
      <w:tcPr>
        <w:tcBorders>
          <w:top w:val="double" w:sz="4" w:space="0" w:color="61FCA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Listentabelle4Akzent2">
    <w:name w:val="List Table 4 Accent 2"/>
    <w:basedOn w:val="NormaleTabelle"/>
    <w:uiPriority w:val="49"/>
    <w:rsid w:val="0024384A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451DC7" w:themeColor="background2"/>
        <w:left w:val="single" w:sz="4" w:space="0" w:color="451DC7" w:themeColor="background2"/>
        <w:bottom w:val="single" w:sz="4" w:space="0" w:color="451DC7" w:themeColor="background2"/>
        <w:right w:val="single" w:sz="4" w:space="0" w:color="451DC7" w:themeColor="background2"/>
        <w:insideH w:val="single" w:sz="6" w:space="0" w:color="451DC7" w:themeColor="background2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51DC7" w:themeColor="background2"/>
          <w:left w:val="single" w:sz="4" w:space="0" w:color="451DC7" w:themeColor="background2"/>
          <w:bottom w:val="single" w:sz="4" w:space="0" w:color="451DC7" w:themeColor="background2"/>
          <w:right w:val="single" w:sz="4" w:space="0" w:color="451DC7" w:themeColor="background2"/>
        </w:tcBorders>
        <w:shd w:val="clear" w:color="auto" w:fill="451DC7" w:themeFill="background2"/>
      </w:tcPr>
    </w:tblStylePr>
    <w:tblStylePr w:type="lastRow">
      <w:rPr>
        <w:b/>
        <w:bCs/>
      </w:rPr>
      <w:tblPr/>
      <w:tcPr>
        <w:tcBorders>
          <w:top w:val="double" w:sz="4" w:space="0" w:color="DEFEE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tcBorders>
          <w:top w:val="single" w:sz="4" w:space="0" w:color="451DC7" w:themeColor="background2"/>
          <w:left w:val="single" w:sz="4" w:space="0" w:color="451DC7" w:themeColor="background2"/>
          <w:bottom w:val="single" w:sz="4" w:space="0" w:color="451DC7" w:themeColor="background2"/>
          <w:right w:val="single" w:sz="4" w:space="0" w:color="451DC7" w:themeColor="background2"/>
          <w:insideH w:val="nil"/>
          <w:insideV w:val="nil"/>
        </w:tcBorders>
        <w:shd w:val="clear" w:color="auto" w:fill="D7CDF7" w:themeFill="background2" w:themeFillTint="33"/>
      </w:tcPr>
    </w:tblStylePr>
    <w:tblStylePr w:type="band2Horz">
      <w:tblPr/>
      <w:tcPr>
        <w:tcBorders>
          <w:top w:val="single" w:sz="4" w:space="0" w:color="451DC7" w:themeColor="background2"/>
          <w:left w:val="single" w:sz="4" w:space="0" w:color="451DC7" w:themeColor="background2"/>
          <w:bottom w:val="single" w:sz="4" w:space="0" w:color="451DC7" w:themeColor="background2"/>
          <w:right w:val="single" w:sz="4" w:space="0" w:color="451DC7" w:themeColor="background2"/>
        </w:tcBorders>
      </w:tcPr>
    </w:tblStylePr>
  </w:style>
  <w:style w:type="table" w:styleId="Listentabelle4Akzent3">
    <w:name w:val="List Table 4 Accent 3"/>
    <w:basedOn w:val="NormaleTabelle"/>
    <w:uiPriority w:val="49"/>
    <w:rsid w:val="00F2609C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5C32E2" w:themeColor="accent3" w:themeTint="99"/>
        <w:left w:val="single" w:sz="4" w:space="0" w:color="5C32E2" w:themeColor="accent3" w:themeTint="99"/>
        <w:bottom w:val="single" w:sz="4" w:space="0" w:color="5C32E2" w:themeColor="accent3" w:themeTint="99"/>
        <w:right w:val="single" w:sz="4" w:space="0" w:color="5C32E2" w:themeColor="accent3" w:themeTint="99"/>
        <w:insideH w:val="single" w:sz="4" w:space="0" w:color="5C32E2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50F6B" w:themeColor="accent3"/>
          <w:left w:val="single" w:sz="4" w:space="0" w:color="250F6B" w:themeColor="accent3"/>
          <w:bottom w:val="single" w:sz="4" w:space="0" w:color="250F6B" w:themeColor="accent3"/>
          <w:right w:val="single" w:sz="4" w:space="0" w:color="250F6B" w:themeColor="accent3"/>
          <w:insideH w:val="nil"/>
        </w:tcBorders>
        <w:shd w:val="clear" w:color="auto" w:fill="250F6B" w:themeFill="accent3"/>
      </w:tcPr>
    </w:tblStylePr>
    <w:tblStylePr w:type="lastRow">
      <w:rPr>
        <w:b/>
        <w:bCs/>
      </w:rPr>
      <w:tblPr/>
      <w:tcPr>
        <w:tcBorders>
          <w:top w:val="double" w:sz="4" w:space="0" w:color="5C32E2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Listentabelle4Akzent4">
    <w:name w:val="List Table 4 Accent 4"/>
    <w:basedOn w:val="NormaleTabelle"/>
    <w:uiPriority w:val="49"/>
    <w:rsid w:val="00F2609C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8EB4D3" w:themeColor="accent4" w:themeTint="99"/>
        <w:left w:val="single" w:sz="4" w:space="0" w:color="8EB4D3" w:themeColor="accent4" w:themeTint="99"/>
        <w:bottom w:val="single" w:sz="4" w:space="0" w:color="8EB4D3" w:themeColor="accent4" w:themeTint="99"/>
        <w:right w:val="single" w:sz="4" w:space="0" w:color="8EB4D3" w:themeColor="accent4" w:themeTint="99"/>
        <w:insideH w:val="single" w:sz="4" w:space="0" w:color="8EB4D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682B4" w:themeColor="accent4"/>
          <w:left w:val="single" w:sz="4" w:space="0" w:color="4682B4" w:themeColor="accent4"/>
          <w:bottom w:val="single" w:sz="4" w:space="0" w:color="4682B4" w:themeColor="accent4"/>
          <w:right w:val="single" w:sz="4" w:space="0" w:color="4682B4" w:themeColor="accent4"/>
          <w:insideH w:val="nil"/>
        </w:tcBorders>
        <w:shd w:val="clear" w:color="auto" w:fill="4682B4" w:themeFill="accent4"/>
      </w:tcPr>
    </w:tblStylePr>
    <w:tblStylePr w:type="lastRow">
      <w:rPr>
        <w:b/>
        <w:bCs/>
      </w:rPr>
      <w:tblPr/>
      <w:tcPr>
        <w:tcBorders>
          <w:top w:val="double" w:sz="4" w:space="0" w:color="8EB4D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Listentabelle4Akzent5">
    <w:name w:val="List Table 4 Accent 5"/>
    <w:basedOn w:val="NormaleTabelle"/>
    <w:uiPriority w:val="49"/>
    <w:rsid w:val="00F2609C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BB66FF" w:themeColor="accent5" w:themeTint="99"/>
        <w:left w:val="single" w:sz="4" w:space="0" w:color="BB66FF" w:themeColor="accent5" w:themeTint="99"/>
        <w:bottom w:val="single" w:sz="4" w:space="0" w:color="BB66FF" w:themeColor="accent5" w:themeTint="99"/>
        <w:right w:val="single" w:sz="4" w:space="0" w:color="BB66FF" w:themeColor="accent5" w:themeTint="99"/>
        <w:insideH w:val="single" w:sz="4" w:space="0" w:color="BB66F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F00FF" w:themeColor="accent5"/>
          <w:left w:val="single" w:sz="4" w:space="0" w:color="8F00FF" w:themeColor="accent5"/>
          <w:bottom w:val="single" w:sz="4" w:space="0" w:color="8F00FF" w:themeColor="accent5"/>
          <w:right w:val="single" w:sz="4" w:space="0" w:color="8F00FF" w:themeColor="accent5"/>
          <w:insideH w:val="nil"/>
        </w:tcBorders>
        <w:shd w:val="clear" w:color="auto" w:fill="8F00FF" w:themeFill="accent5"/>
      </w:tcPr>
    </w:tblStylePr>
    <w:tblStylePr w:type="lastRow">
      <w:rPr>
        <w:b/>
        <w:bCs/>
      </w:rPr>
      <w:tblPr/>
      <w:tcPr>
        <w:tcBorders>
          <w:top w:val="double" w:sz="4" w:space="0" w:color="BB66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Listentabelle4Akzent6">
    <w:name w:val="List Table 4 Accent 6"/>
    <w:basedOn w:val="NormaleTabelle"/>
    <w:uiPriority w:val="49"/>
    <w:rsid w:val="0020313F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left w:val="single" w:sz="4" w:space="0" w:color="DDDDDD" w:themeColor="accent6" w:themeShade="E6"/>
        <w:bottom w:val="single" w:sz="4" w:space="0" w:color="DDDDDD" w:themeColor="accent6" w:themeShade="E6"/>
        <w:right w:val="single" w:sz="4" w:space="0" w:color="DDDDDD" w:themeColor="accent6" w:themeShade="E6"/>
        <w:insideH w:val="single" w:sz="4" w:space="0" w:color="DDDDDD" w:themeColor="accent6" w:themeShade="E6"/>
      </w:tblBorders>
    </w:tblPr>
    <w:tblStylePr w:type="firstRow">
      <w:rPr>
        <w:b/>
        <w:bCs/>
        <w:color w:val="auto"/>
      </w:rPr>
      <w:tblPr/>
      <w:tcPr>
        <w:shd w:val="clear" w:color="auto" w:fill="DDDDDD" w:themeFill="accent6" w:themeFillShade="E6"/>
      </w:tcPr>
    </w:tblStylePr>
    <w:tblStylePr w:type="lastRow">
      <w:rPr>
        <w:b/>
        <w:bCs/>
      </w:rPr>
      <w:tblPr/>
      <w:tcPr>
        <w:tcBorders>
          <w:top w:val="double" w:sz="4" w:space="0" w:color="F9F9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DFDFD" w:themeFill="accent6" w:themeFillTint="33"/>
      </w:tcPr>
    </w:tblStylePr>
  </w:style>
  <w:style w:type="table" w:styleId="Listentabelle5dunkel">
    <w:name w:val="List Table 5 Dark"/>
    <w:basedOn w:val="NormaleTabelle"/>
    <w:uiPriority w:val="50"/>
    <w:rsid w:val="00AF3542"/>
    <w:pPr>
      <w:spacing w:after="120"/>
      <w:ind w:left="533"/>
    </w:pPr>
    <w:rPr>
      <w:color w:val="FFFFFF" w:themeColor="background1"/>
    </w:rPr>
    <w:tblPr>
      <w:tblStyleRowBandSize w:val="1"/>
      <w:tblStyleColBandSize w:val="1"/>
      <w:tblInd w:w="533" w:type="dxa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1">
    <w:name w:val="List Table 5 Dark Accent 1"/>
    <w:basedOn w:val="NormaleTabelle"/>
    <w:uiPriority w:val="50"/>
    <w:rsid w:val="004617C0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4" w:space="0" w:color="04F06A" w:themeColor="accent1"/>
        <w:left w:val="single" w:sz="24" w:space="0" w:color="04F06A" w:themeColor="accent1"/>
        <w:bottom w:val="single" w:sz="24" w:space="0" w:color="04F06A" w:themeColor="accent1"/>
        <w:right w:val="single" w:sz="24" w:space="0" w:color="04F06A" w:themeColor="accent1"/>
      </w:tblBorders>
    </w:tblPr>
    <w:tcPr>
      <w:shd w:val="clear" w:color="auto" w:fill="04F06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2">
    <w:name w:val="List Table 5 Dark Accent 2"/>
    <w:basedOn w:val="NormaleTabelle"/>
    <w:uiPriority w:val="50"/>
    <w:rsid w:val="00A917FD"/>
    <w:pPr>
      <w:spacing w:after="120"/>
      <w:ind w:left="533"/>
    </w:pPr>
    <w:rPr>
      <w:color w:val="FFFFFF" w:themeColor="background1"/>
    </w:rPr>
    <w:tblPr>
      <w:tblStyleRowBandSize w:val="1"/>
      <w:tblStyleColBandSize w:val="1"/>
      <w:tblInd w:w="533" w:type="dxa"/>
      <w:tblBorders>
        <w:top w:val="single" w:sz="18" w:space="0" w:color="451DC7" w:themeColor="background2"/>
        <w:left w:val="single" w:sz="18" w:space="0" w:color="451DC7" w:themeColor="background2"/>
        <w:bottom w:val="single" w:sz="18" w:space="0" w:color="451DC7" w:themeColor="background2"/>
        <w:right w:val="single" w:sz="18" w:space="0" w:color="451DC7" w:themeColor="background2"/>
      </w:tblBorders>
    </w:tblPr>
    <w:tcPr>
      <w:shd w:val="clear" w:color="auto" w:fill="451DC7" w:themeFill="background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3">
    <w:name w:val="List Table 5 Dark Accent 3"/>
    <w:basedOn w:val="NormaleTabelle"/>
    <w:uiPriority w:val="50"/>
    <w:rsid w:val="00AF3542"/>
    <w:pPr>
      <w:spacing w:after="120"/>
      <w:ind w:left="533"/>
    </w:pPr>
    <w:rPr>
      <w:color w:val="FFFFFF" w:themeColor="background1"/>
    </w:rPr>
    <w:tblPr>
      <w:tblStyleRowBandSize w:val="1"/>
      <w:tblStyleColBandSize w:val="1"/>
      <w:tblInd w:w="533" w:type="dxa"/>
      <w:tblBorders>
        <w:top w:val="single" w:sz="24" w:space="0" w:color="250F6B" w:themeColor="accent3"/>
        <w:left w:val="single" w:sz="24" w:space="0" w:color="250F6B" w:themeColor="accent3"/>
        <w:bottom w:val="single" w:sz="24" w:space="0" w:color="250F6B" w:themeColor="accent3"/>
        <w:right w:val="single" w:sz="24" w:space="0" w:color="250F6B" w:themeColor="accent3"/>
      </w:tblBorders>
    </w:tblPr>
    <w:tcPr>
      <w:shd w:val="clear" w:color="auto" w:fill="250F6B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4">
    <w:name w:val="List Table 5 Dark Accent 4"/>
    <w:basedOn w:val="NormaleTabelle"/>
    <w:uiPriority w:val="50"/>
    <w:rsid w:val="00AF3542"/>
    <w:pPr>
      <w:spacing w:after="120"/>
      <w:ind w:left="533"/>
    </w:pPr>
    <w:rPr>
      <w:color w:val="FFFFFF" w:themeColor="background1"/>
    </w:rPr>
    <w:tblPr>
      <w:tblStyleRowBandSize w:val="1"/>
      <w:tblStyleColBandSize w:val="1"/>
      <w:tblInd w:w="533" w:type="dxa"/>
      <w:tblBorders>
        <w:top w:val="single" w:sz="24" w:space="0" w:color="4682B4" w:themeColor="accent4"/>
        <w:left w:val="single" w:sz="24" w:space="0" w:color="4682B4" w:themeColor="accent4"/>
        <w:bottom w:val="single" w:sz="24" w:space="0" w:color="4682B4" w:themeColor="accent4"/>
        <w:right w:val="single" w:sz="24" w:space="0" w:color="4682B4" w:themeColor="accent4"/>
      </w:tblBorders>
    </w:tblPr>
    <w:tcPr>
      <w:shd w:val="clear" w:color="auto" w:fill="4682B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5">
    <w:name w:val="List Table 5 Dark Accent 5"/>
    <w:basedOn w:val="NormaleTabelle"/>
    <w:uiPriority w:val="50"/>
    <w:rsid w:val="00AF3542"/>
    <w:pPr>
      <w:spacing w:after="120"/>
      <w:ind w:left="533"/>
    </w:pPr>
    <w:rPr>
      <w:color w:val="FFFFFF" w:themeColor="background1"/>
    </w:rPr>
    <w:tblPr>
      <w:tblStyleRowBandSize w:val="1"/>
      <w:tblStyleColBandSize w:val="1"/>
      <w:tblInd w:w="533" w:type="dxa"/>
      <w:tblBorders>
        <w:top w:val="single" w:sz="24" w:space="0" w:color="8F00FF" w:themeColor="accent5"/>
        <w:left w:val="single" w:sz="24" w:space="0" w:color="8F00FF" w:themeColor="accent5"/>
        <w:bottom w:val="single" w:sz="24" w:space="0" w:color="8F00FF" w:themeColor="accent5"/>
        <w:right w:val="single" w:sz="24" w:space="0" w:color="8F00FF" w:themeColor="accent5"/>
      </w:tblBorders>
    </w:tblPr>
    <w:tcPr>
      <w:shd w:val="clear" w:color="auto" w:fill="8F00FF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6">
    <w:name w:val="List Table 5 Dark Accent 6"/>
    <w:basedOn w:val="NormaleTabelle"/>
    <w:uiPriority w:val="50"/>
    <w:rsid w:val="005E679E"/>
    <w:pPr>
      <w:spacing w:after="120"/>
      <w:ind w:left="533"/>
    </w:pPr>
    <w:tblPr>
      <w:tblStyleRowBandSize w:val="1"/>
      <w:tblStyleColBandSize w:val="1"/>
      <w:tblInd w:w="533" w:type="dxa"/>
      <w:tblBorders>
        <w:top w:val="single" w:sz="24" w:space="0" w:color="F2F2F2" w:themeColor="text2" w:themeShade="F2"/>
        <w:left w:val="single" w:sz="24" w:space="0" w:color="F2F2F2" w:themeColor="text2" w:themeShade="F2"/>
        <w:bottom w:val="single" w:sz="24" w:space="0" w:color="F2F2F2" w:themeColor="text2" w:themeShade="F2"/>
        <w:right w:val="single" w:sz="24" w:space="0" w:color="F2F2F2" w:themeColor="text2" w:themeShade="F2"/>
      </w:tblBorders>
    </w:tblPr>
    <w:tcPr>
      <w:shd w:val="clear" w:color="auto" w:fill="F2F2F2" w:themeFill="text2" w:themeFillShade="F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6farbig">
    <w:name w:val="List Table 6 Colorful"/>
    <w:basedOn w:val="NormaleTabelle"/>
    <w:uiPriority w:val="51"/>
    <w:rsid w:val="00AF3542"/>
    <w:pPr>
      <w:spacing w:after="120"/>
      <w:ind w:left="533"/>
    </w:pPr>
    <w:rPr>
      <w:color w:val="000000" w:themeColor="text1"/>
    </w:rPr>
    <w:tblPr>
      <w:tblStyleRowBandSize w:val="1"/>
      <w:tblStyleColBandSize w:val="1"/>
      <w:tblInd w:w="533" w:type="dxa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6farbigAkzent1">
    <w:name w:val="List Table 6 Colorful Accent 1"/>
    <w:basedOn w:val="NormaleTabelle"/>
    <w:uiPriority w:val="51"/>
    <w:rsid w:val="00AF3542"/>
    <w:pPr>
      <w:spacing w:after="120"/>
      <w:ind w:left="533"/>
    </w:pPr>
    <w:rPr>
      <w:color w:val="03B34F" w:themeColor="accent1" w:themeShade="BF"/>
    </w:rPr>
    <w:tblPr>
      <w:tblStyleRowBandSize w:val="1"/>
      <w:tblStyleColBandSize w:val="1"/>
      <w:tblInd w:w="533" w:type="dxa"/>
      <w:tblBorders>
        <w:top w:val="single" w:sz="4" w:space="0" w:color="04F06A" w:themeColor="accent1"/>
        <w:bottom w:val="single" w:sz="4" w:space="0" w:color="04F06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04F06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04F06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</w:style>
  <w:style w:type="table" w:styleId="Listentabelle6farbigAkzent2">
    <w:name w:val="List Table 6 Colorful Accent 2"/>
    <w:basedOn w:val="NormaleTabelle"/>
    <w:uiPriority w:val="51"/>
    <w:rsid w:val="00B45139"/>
    <w:pPr>
      <w:spacing w:after="120"/>
      <w:ind w:left="533"/>
    </w:pPr>
    <w:rPr>
      <w:color w:val="451DC7" w:themeColor="background2"/>
    </w:rPr>
    <w:tblPr>
      <w:tblStyleRowBandSize w:val="1"/>
      <w:tblStyleColBandSize w:val="1"/>
      <w:tblInd w:w="533" w:type="dxa"/>
      <w:tblBorders>
        <w:top w:val="single" w:sz="4" w:space="0" w:color="451DC7" w:themeColor="background2"/>
        <w:bottom w:val="single" w:sz="4" w:space="0" w:color="451DC7" w:themeColor="background2"/>
      </w:tblBorders>
    </w:tblPr>
    <w:tblStylePr w:type="firstRow">
      <w:rPr>
        <w:b/>
        <w:bCs/>
      </w:rPr>
      <w:tblPr/>
      <w:tcPr>
        <w:tcBorders>
          <w:bottom w:val="single" w:sz="4" w:space="0" w:color="451DC7" w:themeColor="background2"/>
        </w:tcBorders>
      </w:tcPr>
    </w:tblStylePr>
    <w:tblStylePr w:type="lastRow">
      <w:rPr>
        <w:b/>
        <w:bCs/>
      </w:rPr>
      <w:tblPr/>
      <w:tcPr>
        <w:tcBorders>
          <w:top w:val="double" w:sz="4" w:space="0" w:color="CAFEE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</w:style>
  <w:style w:type="table" w:styleId="Listentabelle6farbigAkzent3">
    <w:name w:val="List Table 6 Colorful Accent 3"/>
    <w:basedOn w:val="NormaleTabelle"/>
    <w:uiPriority w:val="51"/>
    <w:rsid w:val="00BD2AAC"/>
    <w:pPr>
      <w:spacing w:after="120"/>
      <w:ind w:left="533"/>
    </w:pPr>
    <w:rPr>
      <w:color w:val="1B0B50" w:themeColor="accent3" w:themeShade="BF"/>
    </w:rPr>
    <w:tblPr>
      <w:tblStyleRowBandSize w:val="1"/>
      <w:tblStyleColBandSize w:val="1"/>
      <w:tblInd w:w="533" w:type="dxa"/>
      <w:tblBorders>
        <w:top w:val="single" w:sz="4" w:space="0" w:color="250F6B" w:themeColor="accent3"/>
        <w:bottom w:val="single" w:sz="4" w:space="0" w:color="250F6B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250F6B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250F6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</w:style>
  <w:style w:type="table" w:styleId="Listentabelle6farbigAkzent4">
    <w:name w:val="List Table 6 Colorful Accent 4"/>
    <w:basedOn w:val="NormaleTabelle"/>
    <w:uiPriority w:val="51"/>
    <w:rsid w:val="00BD2AAC"/>
    <w:pPr>
      <w:spacing w:after="120"/>
      <w:ind w:left="533"/>
    </w:pPr>
    <w:rPr>
      <w:color w:val="346186" w:themeColor="accent4" w:themeShade="BF"/>
    </w:rPr>
    <w:tblPr>
      <w:tblStyleRowBandSize w:val="1"/>
      <w:tblStyleColBandSize w:val="1"/>
      <w:tblInd w:w="533" w:type="dxa"/>
      <w:tblBorders>
        <w:top w:val="single" w:sz="4" w:space="0" w:color="4682B4" w:themeColor="accent4"/>
        <w:bottom w:val="single" w:sz="4" w:space="0" w:color="4682B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4682B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4682B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</w:style>
  <w:style w:type="table" w:styleId="Listentabelle6farbigAkzent5">
    <w:name w:val="List Table 6 Colorful Accent 5"/>
    <w:basedOn w:val="NormaleTabelle"/>
    <w:uiPriority w:val="51"/>
    <w:rsid w:val="00BD2AAC"/>
    <w:pPr>
      <w:spacing w:after="120"/>
      <w:ind w:left="533"/>
    </w:pPr>
    <w:rPr>
      <w:color w:val="6B00BF" w:themeColor="accent5" w:themeShade="BF"/>
    </w:rPr>
    <w:tblPr>
      <w:tblStyleRowBandSize w:val="1"/>
      <w:tblStyleColBandSize w:val="1"/>
      <w:tblInd w:w="533" w:type="dxa"/>
      <w:tblBorders>
        <w:top w:val="single" w:sz="4" w:space="0" w:color="8F00FF" w:themeColor="accent5"/>
        <w:bottom w:val="single" w:sz="4" w:space="0" w:color="8F00FF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8F00FF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8F00F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</w:style>
  <w:style w:type="table" w:styleId="Listentabelle6farbigAkzent6">
    <w:name w:val="List Table 6 Colorful Accent 6"/>
    <w:basedOn w:val="NormaleTabelle"/>
    <w:uiPriority w:val="51"/>
    <w:rsid w:val="004D1C5F"/>
    <w:pPr>
      <w:spacing w:after="120"/>
      <w:ind w:left="533"/>
    </w:pPr>
    <w:rPr>
      <w:color w:val="7B7B7B" w:themeColor="accent6" w:themeShade="80"/>
    </w:r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bottom w:val="single" w:sz="4" w:space="0" w:color="DDDDDD" w:themeColor="accent6" w:themeShade="E6"/>
      </w:tblBorders>
    </w:tblPr>
    <w:tblStylePr w:type="firstRow">
      <w:rPr>
        <w:b/>
        <w:bCs/>
      </w:rPr>
      <w:tblPr/>
      <w:tcPr>
        <w:tcBorders>
          <w:bottom w:val="single" w:sz="4" w:space="0" w:color="DDDDDD" w:themeColor="accent6" w:themeShade="E6"/>
        </w:tcBorders>
      </w:tcPr>
    </w:tblStylePr>
    <w:tblStylePr w:type="lastRow">
      <w:rPr>
        <w:b/>
        <w:bCs/>
      </w:rPr>
      <w:tblPr/>
      <w:tcPr>
        <w:tcBorders>
          <w:top w:val="double" w:sz="4" w:space="0" w:color="F6F6F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2F2F2" w:themeFill="text2" w:themeFillShade="F2"/>
      </w:tcPr>
    </w:tblStylePr>
  </w:style>
  <w:style w:type="table" w:styleId="Listentabelle7farbig">
    <w:name w:val="List Table 7 Colorful"/>
    <w:basedOn w:val="NormaleTabelle"/>
    <w:uiPriority w:val="52"/>
    <w:rsid w:val="00BD2AAC"/>
    <w:pPr>
      <w:spacing w:after="120"/>
      <w:ind w:left="533"/>
    </w:pPr>
    <w:rPr>
      <w:color w:val="000000" w:themeColor="text1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1">
    <w:name w:val="List Table 7 Colorful Accent 1"/>
    <w:basedOn w:val="NormaleTabelle"/>
    <w:uiPriority w:val="52"/>
    <w:rsid w:val="00BD2AAC"/>
    <w:pPr>
      <w:spacing w:after="120"/>
      <w:ind w:left="533"/>
    </w:pPr>
    <w:rPr>
      <w:color w:val="03B34F" w:themeColor="accent1" w:themeShade="BF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4F06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4F06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4F06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4F06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AFEE0" w:themeFill="accent1" w:themeFillTint="33"/>
      </w:tcPr>
    </w:tblStylePr>
    <w:tblStylePr w:type="band1Horz">
      <w:tblPr/>
      <w:tcPr>
        <w:shd w:val="clear" w:color="auto" w:fill="CAFEE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2">
    <w:name w:val="List Table 7 Colorful Accent 2"/>
    <w:basedOn w:val="NormaleTabelle"/>
    <w:uiPriority w:val="52"/>
    <w:rsid w:val="00035A5E"/>
    <w:pPr>
      <w:spacing w:after="120"/>
      <w:ind w:left="533"/>
    </w:pPr>
    <w:rPr>
      <w:color w:val="451DC7" w:themeColor="background2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6" w:space="0" w:color="451DC7" w:themeColor="background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AFEE0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51DC7" w:themeColor="background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AFEE0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4FEF8" w:themeFill="accent2" w:themeFillTint="33"/>
      </w:tcPr>
    </w:tblStylePr>
    <w:tblStylePr w:type="band1Horz">
      <w:tblPr/>
      <w:tcPr>
        <w:shd w:val="clear" w:color="auto" w:fill="D7CDF7" w:themeFill="background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3">
    <w:name w:val="List Table 7 Colorful Accent 3"/>
    <w:basedOn w:val="NormaleTabelle"/>
    <w:uiPriority w:val="52"/>
    <w:rsid w:val="00BD2AAC"/>
    <w:pPr>
      <w:spacing w:after="120"/>
      <w:ind w:left="533"/>
    </w:pPr>
    <w:rPr>
      <w:color w:val="1B0B50" w:themeColor="accent3" w:themeShade="BF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50F6B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50F6B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50F6B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50F6B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8BAF5" w:themeFill="accent3" w:themeFillTint="33"/>
      </w:tcPr>
    </w:tblStylePr>
    <w:tblStylePr w:type="band1Horz">
      <w:tblPr/>
      <w:tcPr>
        <w:shd w:val="clear" w:color="auto" w:fill="C8BAF5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4">
    <w:name w:val="List Table 7 Colorful Accent 4"/>
    <w:basedOn w:val="NormaleTabelle"/>
    <w:uiPriority w:val="52"/>
    <w:rsid w:val="00BD2AAC"/>
    <w:pPr>
      <w:spacing w:after="120"/>
      <w:ind w:left="533"/>
    </w:pPr>
    <w:rPr>
      <w:color w:val="346186" w:themeColor="accent4" w:themeShade="BF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682B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682B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682B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682B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9E6F0" w:themeFill="accent4" w:themeFillTint="33"/>
      </w:tcPr>
    </w:tblStylePr>
    <w:tblStylePr w:type="band1Horz">
      <w:tblPr/>
      <w:tcPr>
        <w:shd w:val="clear" w:color="auto" w:fill="D9E6F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5">
    <w:name w:val="List Table 7 Colorful Accent 5"/>
    <w:basedOn w:val="NormaleTabelle"/>
    <w:uiPriority w:val="52"/>
    <w:rsid w:val="00BD2AAC"/>
    <w:pPr>
      <w:spacing w:after="120"/>
      <w:ind w:left="533"/>
    </w:pPr>
    <w:rPr>
      <w:color w:val="6B00BF" w:themeColor="accent5" w:themeShade="BF"/>
    </w:rPr>
    <w:tblPr>
      <w:tblStyleRowBandSize w:val="1"/>
      <w:tblStyleColBandSize w:val="1"/>
      <w:tblInd w:w="533" w:type="dxa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F00FF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F00FF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F00FF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F00FF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8CCFF" w:themeFill="accent5" w:themeFillTint="33"/>
      </w:tcPr>
    </w:tblStylePr>
    <w:tblStylePr w:type="band1Horz">
      <w:tblPr/>
      <w:tcPr>
        <w:shd w:val="clear" w:color="auto" w:fill="E8C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6">
    <w:name w:val="List Table 7 Colorful Accent 6"/>
    <w:basedOn w:val="NormaleTabelle"/>
    <w:uiPriority w:val="52"/>
    <w:rsid w:val="00B505D2"/>
    <w:pPr>
      <w:spacing w:after="120"/>
      <w:ind w:left="533"/>
    </w:pPr>
    <w:rPr>
      <w:color w:val="7B7B7B" w:themeColor="accent6" w:themeShade="80"/>
    </w:rPr>
    <w:tblPr>
      <w:tblStyleRowBandSize w:val="1"/>
      <w:tblStyleColBandSize w:val="1"/>
      <w:tblInd w:w="533" w:type="dxa"/>
      <w:tblBorders>
        <w:top w:val="single" w:sz="4" w:space="0" w:color="DDDDDD" w:themeColor="accent6" w:themeShade="E6"/>
        <w:left w:val="single" w:sz="4" w:space="0" w:color="DDDDDD" w:themeColor="accent6" w:themeShade="E6"/>
        <w:bottom w:val="single" w:sz="4" w:space="0" w:color="DDDDDD" w:themeColor="accent6" w:themeShade="E6"/>
        <w:right w:val="single" w:sz="4" w:space="0" w:color="DDDDDD" w:themeColor="accent6" w:themeShade="E6"/>
        <w:insideH w:val="single" w:sz="4" w:space="0" w:color="DDDDDD" w:themeColor="accent6" w:themeShade="E6"/>
        <w:insideV w:val="single" w:sz="4" w:space="0" w:color="DDDDDD" w:themeColor="accent6" w:themeShade="E6"/>
      </w:tblBorders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F6F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F6F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F6F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F6F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DFDFD" w:themeFill="accent6" w:themeFillTint="33"/>
      </w:tcPr>
    </w:tblStylePr>
    <w:tblStylePr w:type="band1Horz">
      <w:tblPr/>
      <w:tcPr>
        <w:shd w:val="clear" w:color="auto" w:fill="FDFDF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Wavestone-Stylepardfaut">
    <w:name w:val="Wavestone - Style par défaut"/>
    <w:basedOn w:val="NormaleTabelle"/>
    <w:uiPriority w:val="99"/>
    <w:rsid w:val="00D70A9E"/>
    <w:pPr>
      <w:spacing w:after="120"/>
      <w:ind w:left="0"/>
    </w:pPr>
    <w:rPr>
      <w:sz w:val="18"/>
    </w:rPr>
    <w:tblPr>
      <w:tblInd w:w="533" w:type="dxa"/>
      <w:tblBorders>
        <w:bottom w:val="single" w:sz="4" w:space="0" w:color="886BE9" w:themeColor="background2" w:themeTint="99"/>
        <w:insideH w:val="single" w:sz="4" w:space="0" w:color="886BE9" w:themeColor="background2" w:themeTint="99"/>
      </w:tblBorders>
    </w:tblPr>
    <w:tblStylePr w:type="firstRow">
      <w:rPr>
        <w:rFonts w:ascii="Aptos" w:hAnsi="Aptos"/>
        <w:b w:val="0"/>
        <w:color w:val="FFFFFF" w:themeColor="background1"/>
        <w:sz w:val="18"/>
      </w:rPr>
      <w:tblPr/>
      <w:tcPr>
        <w:shd w:val="clear" w:color="auto" w:fill="451DC7" w:themeFill="background2"/>
      </w:tcPr>
    </w:tblStylePr>
  </w:style>
  <w:style w:type="paragraph" w:styleId="Beschriftung">
    <w:name w:val="caption"/>
    <w:basedOn w:val="Standard"/>
    <w:next w:val="Standard"/>
    <w:uiPriority w:val="35"/>
    <w:unhideWhenUsed/>
    <w:qFormat/>
    <w:rsid w:val="00F52A5F"/>
    <w:pPr>
      <w:spacing w:before="0" w:after="200"/>
    </w:pPr>
    <w:rPr>
      <w:i/>
      <w:iCs/>
      <w:color w:val="FFFFFF" w:themeColor="text2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9690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96903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96903"/>
    <w:rPr>
      <w:rFonts w:ascii="Aptos Light" w:hAnsi="Aptos Light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9690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96903"/>
    <w:rPr>
      <w:rFonts w:ascii="Aptos Light" w:hAnsi="Aptos Light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815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21" Type="http://schemas.openxmlformats.org/officeDocument/2006/relationships/image" Target="media/image8.jpg"/><Relationship Id="rId34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jpg"/><Relationship Id="rId33" Type="http://schemas.openxmlformats.org/officeDocument/2006/relationships/image" Target="media/image20.jp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openxmlformats.org/officeDocument/2006/relationships/image" Target="media/image7.jpeg"/><Relationship Id="rId29" Type="http://schemas.openxmlformats.org/officeDocument/2006/relationships/image" Target="media/image16.jp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jpg"/><Relationship Id="rId32" Type="http://schemas.openxmlformats.org/officeDocument/2006/relationships/image" Target="media/image19.jpe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23" Type="http://schemas.openxmlformats.org/officeDocument/2006/relationships/image" Target="media/image10.jpg"/><Relationship Id="rId28" Type="http://schemas.openxmlformats.org/officeDocument/2006/relationships/image" Target="media/image15.jpg"/><Relationship Id="rId36" Type="http://schemas.openxmlformats.org/officeDocument/2006/relationships/footer" Target="footer2.xml"/><Relationship Id="rId10" Type="http://schemas.openxmlformats.org/officeDocument/2006/relationships/settings" Target="settings.xml"/><Relationship Id="rId19" Type="http://schemas.openxmlformats.org/officeDocument/2006/relationships/image" Target="media/image6.svg"/><Relationship Id="rId31" Type="http://schemas.openxmlformats.org/officeDocument/2006/relationships/image" Target="media/image18.jpe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jpg"/><Relationship Id="rId22" Type="http://schemas.openxmlformats.org/officeDocument/2006/relationships/image" Target="media/image9.jpg"/><Relationship Id="rId27" Type="http://schemas.openxmlformats.org/officeDocument/2006/relationships/image" Target="media/image14.svg"/><Relationship Id="rId30" Type="http://schemas.openxmlformats.org/officeDocument/2006/relationships/image" Target="media/image17.jpeg"/><Relationship Id="rId35" Type="http://schemas.openxmlformats.org/officeDocument/2006/relationships/header" Target="header1.xml"/><Relationship Id="rId8" Type="http://schemas.openxmlformats.org/officeDocument/2006/relationships/numbering" Target="numbering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4139\AppData\Local\Temp\Templafy\WordVsto\rfenagvz.dotx" TargetMode="External"/></Relationships>
</file>

<file path=word/theme/theme1.xml><?xml version="1.0" encoding="utf-8"?>
<a:theme xmlns:a="http://schemas.openxmlformats.org/drawingml/2006/main" name="Theme Powerpoint-Word">
  <a:themeElements>
    <a:clrScheme name="Wavestone July 30">
      <a:dk1>
        <a:srgbClr val="000000"/>
      </a:dk1>
      <a:lt1>
        <a:srgbClr val="FFFFFF"/>
      </a:lt1>
      <a:dk2>
        <a:srgbClr val="FFFFFF"/>
      </a:dk2>
      <a:lt2>
        <a:srgbClr val="451DC7"/>
      </a:lt2>
      <a:accent1>
        <a:srgbClr val="04F06A"/>
      </a:accent1>
      <a:accent2>
        <a:srgbClr val="CAFEE0"/>
      </a:accent2>
      <a:accent3>
        <a:srgbClr val="250F6B"/>
      </a:accent3>
      <a:accent4>
        <a:srgbClr val="4682B4"/>
      </a:accent4>
      <a:accent5>
        <a:srgbClr val="8F00FF"/>
      </a:accent5>
      <a:accent6>
        <a:srgbClr val="F6F6F6"/>
      </a:accent6>
      <a:hlink>
        <a:srgbClr val="451DC7"/>
      </a:hlink>
      <a:folHlink>
        <a:srgbClr val="451DC7"/>
      </a:folHlink>
    </a:clrScheme>
    <a:fontScheme name="Wavestone NEW">
      <a:majorFont>
        <a:latin typeface="Aptos SemiBold"/>
        <a:ea typeface=""/>
        <a:cs typeface=""/>
      </a:majorFont>
      <a:minorFont>
        <a:latin typeface="Aptos"/>
        <a:ea typeface=""/>
        <a:cs typeface=""/>
      </a:minorFont>
    </a:fontScheme>
    <a:fmtScheme name="Thème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6">
            <a:lumMod val="100000"/>
          </a:schemeClr>
        </a:solidFill>
        <a:ln>
          <a:noFill/>
        </a:ln>
      </a:spPr>
      <a:bodyPr rot="0" spcFirstLastPara="0" vertOverflow="overflow" horzOverflow="overflow" vert="horz" wrap="square" lIns="108000" tIns="108000" rIns="108000" bIns="108000" numCol="1" spcCol="0" rtlCol="0" fromWordArt="0" anchor="t" anchorCtr="0" forceAA="0" compatLnSpc="1">
        <a:prstTxWarp prst="textNoShape">
          <a:avLst/>
        </a:prstTxWarp>
        <a:noAutofit/>
      </a:bodyPr>
      <a:lstStyle>
        <a:defPPr algn="l">
          <a:spcBef>
            <a:spcPts val="600"/>
          </a:spcBef>
          <a:defRPr sz="2000" dirty="0" err="1" smtClean="0">
            <a:solidFill>
              <a:schemeClr val="bg2"/>
            </a:solidFill>
            <a:ea typeface="+mj-ea"/>
            <a:cs typeface="+mj-cs"/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36000" rIns="0" bIns="36000" rtlCol="0">
        <a:spAutoFit/>
      </a:bodyPr>
      <a:lstStyle>
        <a:defPPr algn="l">
          <a:spcBef>
            <a:spcPts val="600"/>
          </a:spcBef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Theme Powerpoint-Word" id="{9F893799-EFF8-423C-B39C-3015DDFB3C74}" vid="{EAFDF98C-B2D9-459D-B9D6-89D06205C0B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overPageProperties xmlns="http://schemas.microsoft.com/office/2006/coverPageProps">
  <PublishDate>2024-05-24T00:00:00</PublishDate>
  <Abstract>Insert your subtitle here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TemplafyTemplateConfiguration><![CDATA[{"elementsMetadata":[],"transformationConfigurations":[],"templateName":"Deliverable _ EN - A4 - 091525","templateDescription":"","enableDocumentContentUpdater":false,"version":"2.0"}]]></TemplafyTemplateConfiguration>
</file>

<file path=customXml/item5.xml><?xml version="1.0" encoding="utf-8"?>
<TemplafyFormConfiguration><![CDATA[{"formFields":[],"formDataEntries":[]}]]></TemplafyFormConfiguration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fa0dd23-99d1-47b8-8beb-8d1363f6240a">
      <Terms xmlns="http://schemas.microsoft.com/office/infopath/2007/PartnerControls"/>
    </lcf76f155ced4ddcb4097134ff3c332f>
    <TaxCatchAll xmlns="5d41f59b-69bb-4305-a84f-828e3b86a10b" xsi:nil="true"/>
  </documentManagement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5E04B984481E419DD020C34C7FCE1E" ma:contentTypeVersion="12" ma:contentTypeDescription="Ein neues Dokument erstellen." ma:contentTypeScope="" ma:versionID="4727b9c5f944641fa28726bf4fe84d7f">
  <xsd:schema xmlns:xsd="http://www.w3.org/2001/XMLSchema" xmlns:xs="http://www.w3.org/2001/XMLSchema" xmlns:p="http://schemas.microsoft.com/office/2006/metadata/properties" xmlns:ns2="afa0dd23-99d1-47b8-8beb-8d1363f6240a" xmlns:ns3="5d41f59b-69bb-4305-a84f-828e3b86a10b" targetNamespace="http://schemas.microsoft.com/office/2006/metadata/properties" ma:root="true" ma:fieldsID="644c21a891df68c39cc1141adb082456" ns2:_="" ns3:_="">
    <xsd:import namespace="afa0dd23-99d1-47b8-8beb-8d1363f6240a"/>
    <xsd:import namespace="5d41f59b-69bb-4305-a84f-828e3b86a1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a0dd23-99d1-47b8-8beb-8d1363f624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54a58bf4-9b14-4b6e-86fe-77415f9b2f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41f59b-69bb-4305-a84f-828e3b86a10b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d09d9ad-a83f-4e26-94fa-4be87f21d7d6}" ma:internalName="TaxCatchAll" ma:showField="CatchAllData" ma:web="5d41f59b-69bb-4305-a84f-828e3b86a1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1A22D2A-551E-487D-AA61-E6A3571E367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46848F3-75F7-409C-9CFA-CBA3D4315F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673AE64-AF88-424E-AE25-2CD02965BAA5}">
  <ds:schemaRefs/>
</ds:datastoreItem>
</file>

<file path=customXml/itemProps5.xml><?xml version="1.0" encoding="utf-8"?>
<ds:datastoreItem xmlns:ds="http://schemas.openxmlformats.org/officeDocument/2006/customXml" ds:itemID="{222B3568-ECB9-4B43-B184-3A01E936E963}">
  <ds:schemaRefs/>
</ds:datastoreItem>
</file>

<file path=customXml/itemProps6.xml><?xml version="1.0" encoding="utf-8"?>
<ds:datastoreItem xmlns:ds="http://schemas.openxmlformats.org/officeDocument/2006/customXml" ds:itemID="{007DC942-1200-4D4C-B977-A753E6647507}">
  <ds:schemaRefs>
    <ds:schemaRef ds:uri="http://purl.org/dc/elements/1.1/"/>
    <ds:schemaRef ds:uri="afa0dd23-99d1-47b8-8beb-8d1363f6240a"/>
    <ds:schemaRef ds:uri="5d41f59b-69bb-4305-a84f-828e3b86a10b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customXml/itemProps7.xml><?xml version="1.0" encoding="utf-8"?>
<ds:datastoreItem xmlns:ds="http://schemas.openxmlformats.org/officeDocument/2006/customXml" ds:itemID="{BB1BE962-8A3A-4A17-9EF5-FDFBDECCEA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fa0dd23-99d1-47b8-8beb-8d1363f6240a"/>
    <ds:schemaRef ds:uri="5d41f59b-69bb-4305-a84f-828e3b86a1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rfenagvz.dotx</Template>
  <TotalTime>0</TotalTime>
  <Pages>4</Pages>
  <Words>221</Words>
  <Characters>1741</Characters>
  <Application>Microsoft Office Word</Application>
  <DocSecurity>0</DocSecurity>
  <Lines>34</Lines>
  <Paragraphs>21</Paragraphs>
  <ScaleCrop>false</ScaleCrop>
  <Company/>
  <LinksUpToDate>false</LinksUpToDate>
  <CharactersWithSpaces>1941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EN_Template Deliverable
The title can be written on 2 lines</dc:title>
  <dc:subject/>
  <dc:creator>BRAUN-SCHEEFF Ann-Sophie</dc:creator>
  <cp:keywords/>
  <dc:description/>
  <cp:lastModifiedBy>WINGERTSZAHN Julia</cp:lastModifiedBy>
  <cp:revision>74</cp:revision>
  <dcterms:created xsi:type="dcterms:W3CDTF">2026-03-11T23:25:00Z</dcterms:created>
  <dcterms:modified xsi:type="dcterms:W3CDTF">2026-04-23T09:01:00Z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0x010100525E04B984481E419DD020C34C7FCE1E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4</vt:lpwstr>
  </property>
  <property fmtid="{D5CDD505-2E9C-101B-9397-08002B2CF9AE}" pid="5" name="ClassificationContentMarkingFooterFontProps">
    <vt:lpwstr>#000000,9,Calibri</vt:lpwstr>
  </property>
  <property fmtid="{D5CDD505-2E9C-101B-9397-08002B2CF9AE}" pid="6" name="ClassificationContentMarkingFooterText">
    <vt:lpwstr>Public distribution</vt:lpwstr>
  </property>
  <property fmtid="{D5CDD505-2E9C-101B-9397-08002B2CF9AE}" pid="7" name="TemplafyTenantId">
    <vt:lpwstr>wavestone</vt:lpwstr>
  </property>
  <property fmtid="{D5CDD505-2E9C-101B-9397-08002B2CF9AE}" pid="8" name="TemplafyTemplateId">
    <vt:lpwstr>1288845494576218176</vt:lpwstr>
  </property>
  <property fmtid="{D5CDD505-2E9C-101B-9397-08002B2CF9AE}" pid="9" name="TemplafyUserProfileId">
    <vt:lpwstr>1272377043783516171</vt:lpwstr>
  </property>
  <property fmtid="{D5CDD505-2E9C-101B-9397-08002B2CF9AE}" pid="10" name="TemplafyFromBlank">
    <vt:bool>true</vt:bool>
  </property>
</Properties>
</file>